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5EDD05EC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DE458F">
        <w:rPr>
          <w:rStyle w:val="head-activityType"/>
          <w:color w:val="000000" w:themeColor="text1"/>
          <w:sz w:val="36"/>
          <w:szCs w:val="36"/>
        </w:rPr>
        <w:t>5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923969F" wp14:editId="1C0D60D3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5D3E54B1" w14:textId="657A6D6C" w:rsidR="0045796A" w:rsidRDefault="0045796A" w:rsidP="00A30A59">
      <w:pPr>
        <w:pStyle w:val="instruction"/>
        <w:spacing w:after="120"/>
      </w:pPr>
      <w:r>
        <w:t>1</w:t>
      </w:r>
      <w:r>
        <w:tab/>
      </w:r>
      <w:r w:rsidR="009E1D0C" w:rsidRPr="00E645B7">
        <w:t xml:space="preserve">Look </w:t>
      </w:r>
      <w:r w:rsidR="009E1D0C">
        <w:t xml:space="preserve">and tick </w:t>
      </w:r>
      <w:r w:rsidR="006B6944">
        <w:t>(</w:t>
      </w:r>
      <w:r w:rsidR="009E1D0C" w:rsidRPr="004052E1">
        <w:rPr>
          <w:noProof/>
          <w:position w:val="-6"/>
          <w:lang w:val="es-ES" w:eastAsia="es-ES"/>
        </w:rPr>
        <w:drawing>
          <wp:inline distT="0" distB="0" distL="0" distR="0" wp14:anchorId="17B6B954" wp14:editId="4848301B">
            <wp:extent cx="177800" cy="20320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B6944">
        <w:t>)</w:t>
      </w:r>
      <w:r w:rsidR="009E1D0C" w:rsidRPr="00E645B7">
        <w:t>.</w:t>
      </w:r>
    </w:p>
    <w:tbl>
      <w:tblPr>
        <w:tblStyle w:val="TableGrid"/>
        <w:tblW w:w="9338" w:type="dxa"/>
        <w:tblInd w:w="284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939"/>
        <w:gridCol w:w="7399"/>
      </w:tblGrid>
      <w:tr w:rsidR="00A30A59" w14:paraId="145C6F71" w14:textId="77777777" w:rsidTr="00A30A59">
        <w:trPr>
          <w:trHeight w:val="1418"/>
        </w:trPr>
        <w:tc>
          <w:tcPr>
            <w:tcW w:w="1922" w:type="dxa"/>
            <w:vAlign w:val="center"/>
          </w:tcPr>
          <w:p w14:paraId="23F29C35" w14:textId="77777777" w:rsidR="00A30A59" w:rsidRDefault="00A30A59" w:rsidP="00A30A59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5B6FC6C4" wp14:editId="146A5128">
                  <wp:extent cx="1132350" cy="704088"/>
                  <wp:effectExtent l="0" t="0" r="0" b="0"/>
                  <wp:docPr id="102631495" name="Picture 102631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5969" cy="7125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6E2AB8B2" w14:textId="77777777" w:rsidR="00A30A59" w:rsidRDefault="00A30A59" w:rsidP="00A30A59">
            <w:pPr>
              <w:pStyle w:val="activity-numbered"/>
            </w:pPr>
            <w:r>
              <w:t>1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hospital</w:t>
            </w:r>
          </w:p>
          <w:p w14:paraId="7652B635" w14:textId="231816AD" w:rsidR="00A30A59" w:rsidRPr="00AC5256" w:rsidRDefault="00A30A59" w:rsidP="00A30A59">
            <w:pPr>
              <w:pStyle w:val="activity-numbered"/>
            </w:pPr>
            <w:r w:rsidRPr="00E645B7">
              <w:tab/>
            </w: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hotel</w:t>
            </w:r>
          </w:p>
        </w:tc>
      </w:tr>
      <w:tr w:rsidR="00A30A59" w14:paraId="7A4CE20E" w14:textId="77777777" w:rsidTr="00A30A59">
        <w:trPr>
          <w:trHeight w:val="1418"/>
        </w:trPr>
        <w:tc>
          <w:tcPr>
            <w:tcW w:w="1922" w:type="dxa"/>
            <w:vAlign w:val="center"/>
          </w:tcPr>
          <w:p w14:paraId="392BF3BB" w14:textId="77777777" w:rsidR="00A30A59" w:rsidRDefault="00A30A59" w:rsidP="00A30A59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47A09B9C" wp14:editId="4DB81ABC">
                  <wp:extent cx="1129285" cy="694944"/>
                  <wp:effectExtent l="0" t="0" r="1270" b="3810"/>
                  <wp:docPr id="102631496" name="Picture 102631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5228" cy="6986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2BECBCB5" w14:textId="77777777" w:rsidR="00A30A59" w:rsidRDefault="00A30A59" w:rsidP="00A30A59">
            <w:pPr>
              <w:pStyle w:val="activity-numbered"/>
            </w:pPr>
            <w:r>
              <w:t>2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toy shop</w:t>
            </w:r>
          </w:p>
          <w:p w14:paraId="4AB87C53" w14:textId="77FC7A4C" w:rsidR="00A30A59" w:rsidRPr="00AC5256" w:rsidRDefault="00A30A59" w:rsidP="00A30A59">
            <w:pPr>
              <w:pStyle w:val="activity-numbered"/>
            </w:pPr>
            <w:r w:rsidRPr="00E645B7">
              <w:tab/>
            </w: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supermarket</w:t>
            </w:r>
          </w:p>
        </w:tc>
      </w:tr>
      <w:tr w:rsidR="00A30A59" w14:paraId="0BAE3EA2" w14:textId="77777777" w:rsidTr="00A30A59">
        <w:trPr>
          <w:trHeight w:val="1418"/>
        </w:trPr>
        <w:tc>
          <w:tcPr>
            <w:tcW w:w="1922" w:type="dxa"/>
            <w:vAlign w:val="center"/>
          </w:tcPr>
          <w:p w14:paraId="7289213A" w14:textId="77777777" w:rsidR="00A30A59" w:rsidRDefault="00A30A59" w:rsidP="00A30A59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4E84E035" wp14:editId="2AE688C6">
                  <wp:extent cx="1152017" cy="708933"/>
                  <wp:effectExtent l="0" t="0" r="3810" b="2540"/>
                  <wp:docPr id="102631497" name="Picture 102631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2845" cy="71559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6C6ACAFF" w14:textId="77777777" w:rsidR="00A30A59" w:rsidRDefault="00A30A59" w:rsidP="00A30A59">
            <w:pPr>
              <w:pStyle w:val="activity-numbered"/>
            </w:pPr>
            <w:r>
              <w:t>3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school</w:t>
            </w:r>
          </w:p>
          <w:p w14:paraId="182D50F9" w14:textId="3410326A" w:rsidR="00A30A59" w:rsidRPr="00AC5256" w:rsidRDefault="00A30A59" w:rsidP="00A30A59">
            <w:pPr>
              <w:pStyle w:val="activity-numbered"/>
            </w:pPr>
            <w:r w:rsidRPr="00E645B7">
              <w:tab/>
            </w: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police station</w:t>
            </w:r>
          </w:p>
        </w:tc>
      </w:tr>
      <w:tr w:rsidR="00A30A59" w14:paraId="01E8CF92" w14:textId="77777777" w:rsidTr="00A30A59">
        <w:trPr>
          <w:trHeight w:val="1418"/>
        </w:trPr>
        <w:tc>
          <w:tcPr>
            <w:tcW w:w="1922" w:type="dxa"/>
            <w:vAlign w:val="center"/>
          </w:tcPr>
          <w:p w14:paraId="36A58ABE" w14:textId="77777777" w:rsidR="00A30A59" w:rsidRDefault="00A30A59" w:rsidP="00A30A59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677F88DF" wp14:editId="6919CBAD">
                  <wp:extent cx="1159003" cy="713232"/>
                  <wp:effectExtent l="0" t="0" r="0" b="0"/>
                  <wp:docPr id="102631498" name="Picture 102631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7035" cy="718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40D523BC" w14:textId="77777777" w:rsidR="00A30A59" w:rsidRDefault="00A30A59" w:rsidP="00A30A59">
            <w:pPr>
              <w:pStyle w:val="activity-numbered"/>
            </w:pPr>
            <w:r>
              <w:t>4</w:t>
            </w:r>
            <w:r w:rsidRPr="00E645B7">
              <w:tab/>
            </w:r>
            <w:r>
              <w:t>A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bus stop</w:t>
            </w:r>
          </w:p>
          <w:p w14:paraId="08C4E5C0" w14:textId="57FA8535" w:rsidR="00A30A59" w:rsidRPr="00AC5256" w:rsidRDefault="00A30A59" w:rsidP="00A30A59">
            <w:pPr>
              <w:pStyle w:val="activity-numbered"/>
            </w:pPr>
            <w:r w:rsidRPr="00E645B7">
              <w:tab/>
            </w:r>
            <w:r>
              <w:t>B</w:t>
            </w:r>
            <w:r w:rsidRPr="00FB3C96">
              <w:tab/>
            </w:r>
            <w:r w:rsidRPr="00CA3DA1">
              <w:rPr>
                <w:rStyle w:val="checkbox"/>
              </w:rPr>
              <w:t>☐</w:t>
            </w:r>
            <w:r>
              <w:t> park</w:t>
            </w:r>
          </w:p>
        </w:tc>
      </w:tr>
    </w:tbl>
    <w:p w14:paraId="1F863F1F" w14:textId="1D62816F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7A3957">
        <w:rPr>
          <w:rStyle w:val="marks-frame"/>
        </w:rPr>
        <w:t>4</w:t>
      </w:r>
      <w:r>
        <w:rPr>
          <w:rStyle w:val="marks-frame"/>
        </w:rPr>
        <w:t> </w:t>
      </w:r>
    </w:p>
    <w:p w14:paraId="66083E70" w14:textId="789DF4C6" w:rsidR="0045796A" w:rsidRDefault="0045796A" w:rsidP="00A30A59">
      <w:pPr>
        <w:pStyle w:val="instruction"/>
        <w:spacing w:after="120"/>
      </w:pPr>
      <w:r>
        <w:t>2</w:t>
      </w:r>
      <w:r>
        <w:tab/>
      </w:r>
      <w:r w:rsidR="00A30A59">
        <w:t>Look, read and circle.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A30A59" w14:paraId="746AA697" w14:textId="77777777" w:rsidTr="00D563A0">
        <w:trPr>
          <w:cantSplit/>
          <w:trHeight w:val="1757"/>
        </w:trPr>
        <w:tc>
          <w:tcPr>
            <w:tcW w:w="1984" w:type="dxa"/>
            <w:vAlign w:val="center"/>
          </w:tcPr>
          <w:p w14:paraId="5F0395B9" w14:textId="77777777" w:rsidR="00A30A59" w:rsidRDefault="00A30A59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FFCA3A" wp14:editId="1DA78B15">
                  <wp:extent cx="1196391" cy="713232"/>
                  <wp:effectExtent l="0" t="0" r="0" b="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213" cy="717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2793CFC5" w14:textId="77777777" w:rsidR="00A30A59" w:rsidRDefault="00A30A59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A8DA2CB" wp14:editId="3F8F794C">
                  <wp:extent cx="1198770" cy="530225"/>
                  <wp:effectExtent l="0" t="0" r="0" b="3175"/>
                  <wp:docPr id="102631490" name="Picture 102631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774" cy="535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C96922E" w14:textId="77777777" w:rsidR="00A30A59" w:rsidRDefault="00A30A59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C1E83BA" wp14:editId="7E2D3C30">
                  <wp:extent cx="1180982" cy="484505"/>
                  <wp:effectExtent l="0" t="0" r="635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7957" cy="487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6772D1D7" w14:textId="77777777" w:rsidR="00A30A59" w:rsidRPr="00117BF5" w:rsidRDefault="00A30A59" w:rsidP="00D563A0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6FAE1927" w14:textId="4E446186" w:rsidR="00A30A59" w:rsidRDefault="00A30A59" w:rsidP="00A30A59">
            <w:pPr>
              <w:pStyle w:val="activity-numbered--table"/>
              <w:rPr>
                <w:rStyle w:val="wol"/>
              </w:rPr>
            </w:pPr>
            <w:r>
              <w:t>1</w:t>
            </w:r>
            <w:r>
              <w:tab/>
              <w:t>train / bike</w:t>
            </w:r>
          </w:p>
          <w:p w14:paraId="0507D878" w14:textId="2808DB5E" w:rsidR="00A30A59" w:rsidRDefault="00A30A59" w:rsidP="00A30A59">
            <w:pPr>
              <w:pStyle w:val="activity-numbered--table"/>
              <w:rPr>
                <w:rStyle w:val="wol"/>
              </w:rPr>
            </w:pPr>
            <w:r>
              <w:t>2</w:t>
            </w:r>
            <w:r>
              <w:tab/>
              <w:t>van / car</w:t>
            </w:r>
            <w:r w:rsidRPr="00117BF5">
              <w:t xml:space="preserve"> </w:t>
            </w:r>
          </w:p>
          <w:p w14:paraId="19082B45" w14:textId="50FBC2E0" w:rsidR="00A30A59" w:rsidRDefault="00A30A59" w:rsidP="00A30A59">
            <w:pPr>
              <w:pStyle w:val="activity-numbered--table"/>
              <w:rPr>
                <w:rStyle w:val="wol"/>
              </w:rPr>
            </w:pPr>
            <w:r>
              <w:t>3</w:t>
            </w:r>
            <w:r>
              <w:tab/>
              <w:t>lorry / motorbike</w:t>
            </w:r>
            <w:r w:rsidRPr="00117BF5">
              <w:t xml:space="preserve"> </w:t>
            </w:r>
          </w:p>
          <w:p w14:paraId="6970A7F7" w14:textId="11153C84" w:rsidR="00A30A59" w:rsidRDefault="00A30A59" w:rsidP="00A30A59">
            <w:pPr>
              <w:pStyle w:val="activity-numbered--table"/>
              <w:rPr>
                <w:rStyle w:val="wol"/>
              </w:rPr>
            </w:pPr>
            <w:r>
              <w:t>4</w:t>
            </w:r>
            <w:r>
              <w:tab/>
              <w:t>van / bike</w:t>
            </w:r>
          </w:p>
          <w:p w14:paraId="21E8ADE3" w14:textId="264EB42A" w:rsidR="00A30A59" w:rsidRDefault="00A30A59" w:rsidP="00A30A59">
            <w:pPr>
              <w:pStyle w:val="activity-numbered--table"/>
              <w:rPr>
                <w:rStyle w:val="wol"/>
              </w:rPr>
            </w:pPr>
            <w:r>
              <w:t>5</w:t>
            </w:r>
            <w:r>
              <w:tab/>
              <w:t>train / car</w:t>
            </w:r>
            <w:r w:rsidRPr="00117BF5">
              <w:t xml:space="preserve"> </w:t>
            </w:r>
          </w:p>
          <w:p w14:paraId="7CAF8412" w14:textId="4171E9EE" w:rsidR="00A30A59" w:rsidRPr="001F1EEA" w:rsidRDefault="00A30A59" w:rsidP="00A30A59">
            <w:pPr>
              <w:pStyle w:val="activity-numbered--table"/>
              <w:rPr>
                <w:u w:val="single" w:color="000000"/>
              </w:rPr>
            </w:pPr>
            <w:r>
              <w:t>6</w:t>
            </w:r>
            <w:r>
              <w:tab/>
              <w:t>lorry / motorbike</w:t>
            </w:r>
          </w:p>
        </w:tc>
      </w:tr>
      <w:tr w:rsidR="00A30A59" w:rsidRPr="00685431" w14:paraId="134B4AEB" w14:textId="77777777" w:rsidTr="00D563A0">
        <w:trPr>
          <w:cantSplit/>
          <w:trHeight w:val="567"/>
        </w:trPr>
        <w:tc>
          <w:tcPr>
            <w:tcW w:w="1984" w:type="dxa"/>
            <w:vAlign w:val="center"/>
          </w:tcPr>
          <w:p w14:paraId="3A85D908" w14:textId="77777777" w:rsidR="00A30A59" w:rsidRPr="00685431" w:rsidRDefault="00A30A59" w:rsidP="00D563A0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984" w:type="dxa"/>
            <w:vAlign w:val="center"/>
          </w:tcPr>
          <w:p w14:paraId="3BE3CA38" w14:textId="77777777" w:rsidR="00A30A59" w:rsidRPr="00685431" w:rsidRDefault="00A30A59" w:rsidP="00D563A0">
            <w:pPr>
              <w:pStyle w:val="activity-numbered--centered"/>
            </w:pPr>
            <w:r>
              <w:t>2</w:t>
            </w:r>
          </w:p>
        </w:tc>
        <w:tc>
          <w:tcPr>
            <w:tcW w:w="1984" w:type="dxa"/>
            <w:vAlign w:val="center"/>
          </w:tcPr>
          <w:p w14:paraId="2CD196AB" w14:textId="77777777" w:rsidR="00A30A59" w:rsidRPr="00685431" w:rsidRDefault="00A30A59" w:rsidP="00D563A0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7F8DED2B" w14:textId="77777777" w:rsidR="00A30A59" w:rsidRDefault="00A30A59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02D07CAB" w14:textId="77777777" w:rsidR="00A30A59" w:rsidRDefault="00A30A59" w:rsidP="00D563A0">
            <w:pPr>
              <w:pStyle w:val="activity-numbered--centered"/>
            </w:pPr>
          </w:p>
        </w:tc>
      </w:tr>
      <w:tr w:rsidR="00A30A59" w14:paraId="22DBC9D7" w14:textId="77777777" w:rsidTr="00D563A0">
        <w:trPr>
          <w:cantSplit/>
          <w:trHeight w:val="1757"/>
        </w:trPr>
        <w:tc>
          <w:tcPr>
            <w:tcW w:w="1984" w:type="dxa"/>
            <w:vAlign w:val="center"/>
          </w:tcPr>
          <w:p w14:paraId="4A85E5F3" w14:textId="77777777" w:rsidR="00A30A59" w:rsidRDefault="00A30A59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6E394B" wp14:editId="286AE6A3">
                  <wp:extent cx="1227836" cy="613918"/>
                  <wp:effectExtent l="0" t="0" r="444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6267" cy="6231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DD37E30" w14:textId="77777777" w:rsidR="00A30A59" w:rsidRDefault="00A30A59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6ACCC0" wp14:editId="281ED5F4">
                  <wp:extent cx="1197142" cy="613918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9874" cy="615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059CA1ED" w14:textId="77777777" w:rsidR="00A30A59" w:rsidRDefault="00A30A59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6FF87CF" wp14:editId="4202CA35">
                  <wp:extent cx="1173861" cy="722376"/>
                  <wp:effectExtent l="0" t="0" r="0" b="1905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861" cy="7236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64FCB432" w14:textId="77777777" w:rsidR="00A30A59" w:rsidRDefault="00A30A59" w:rsidP="00D563A0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D99DDB8" w14:textId="77777777" w:rsidR="00A30A59" w:rsidRDefault="00A30A59" w:rsidP="00D563A0">
            <w:pPr>
              <w:rPr>
                <w:noProof/>
              </w:rPr>
            </w:pPr>
          </w:p>
        </w:tc>
      </w:tr>
      <w:tr w:rsidR="00A30A59" w14:paraId="439EDFE2" w14:textId="77777777" w:rsidTr="00D563A0">
        <w:trPr>
          <w:cantSplit/>
          <w:trHeight w:val="567"/>
        </w:trPr>
        <w:tc>
          <w:tcPr>
            <w:tcW w:w="1984" w:type="dxa"/>
            <w:vAlign w:val="center"/>
          </w:tcPr>
          <w:p w14:paraId="64DB0975" w14:textId="77777777" w:rsidR="00A30A59" w:rsidRDefault="00A30A59" w:rsidP="00D563A0">
            <w:pPr>
              <w:pStyle w:val="activity-numbered--centered"/>
            </w:pPr>
            <w:r>
              <w:t>4</w:t>
            </w:r>
          </w:p>
        </w:tc>
        <w:tc>
          <w:tcPr>
            <w:tcW w:w="1984" w:type="dxa"/>
            <w:vAlign w:val="center"/>
          </w:tcPr>
          <w:p w14:paraId="4206AADD" w14:textId="77777777" w:rsidR="00A30A59" w:rsidRDefault="00A30A59" w:rsidP="00D563A0">
            <w:pPr>
              <w:pStyle w:val="activity-numbered--centered"/>
            </w:pPr>
            <w:r>
              <w:t>5</w:t>
            </w:r>
          </w:p>
        </w:tc>
        <w:tc>
          <w:tcPr>
            <w:tcW w:w="1984" w:type="dxa"/>
            <w:vAlign w:val="center"/>
          </w:tcPr>
          <w:p w14:paraId="14D5C691" w14:textId="77777777" w:rsidR="00A30A59" w:rsidRDefault="00A30A59" w:rsidP="00D563A0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682F59D4" w14:textId="77777777" w:rsidR="00A30A59" w:rsidRDefault="00A30A59" w:rsidP="00D563A0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7B95F9D8" w14:textId="77777777" w:rsidR="00A30A59" w:rsidRDefault="00A30A59" w:rsidP="00D563A0">
            <w:pPr>
              <w:pStyle w:val="activity-numbered--centered"/>
            </w:pPr>
          </w:p>
        </w:tc>
      </w:tr>
    </w:tbl>
    <w:p w14:paraId="1C084FA2" w14:textId="004F9176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A30A59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3E9070C" wp14:editId="0014218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2193453D" w:rsidR="00141B75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232E50">
        <w:t xml:space="preserve">Look, read and write </w:t>
      </w:r>
      <w:r w:rsidR="00232E50" w:rsidRPr="00C86C3B">
        <w:rPr>
          <w:rStyle w:val="head-a--italic"/>
        </w:rPr>
        <w:t>is</w:t>
      </w:r>
      <w:r w:rsidR="00232E50">
        <w:t xml:space="preserve">, </w:t>
      </w:r>
      <w:r w:rsidR="00232E50" w:rsidRPr="00C86C3B">
        <w:rPr>
          <w:rStyle w:val="head-a--italic"/>
        </w:rPr>
        <w:t>isn’t</w:t>
      </w:r>
      <w:r w:rsidR="00232E50">
        <w:t xml:space="preserve">, </w:t>
      </w:r>
      <w:r w:rsidR="00232E50" w:rsidRPr="00C86C3B">
        <w:rPr>
          <w:rStyle w:val="head-a--italic"/>
        </w:rPr>
        <w:t>are</w:t>
      </w:r>
      <w:r w:rsidR="00232E50">
        <w:t xml:space="preserve"> or </w:t>
      </w:r>
      <w:r w:rsidR="00232E50" w:rsidRPr="00C86C3B">
        <w:rPr>
          <w:rStyle w:val="head-a--italic"/>
        </w:rPr>
        <w:t>aren’t</w:t>
      </w:r>
      <w:r w:rsidR="00232E50">
        <w:t>.</w:t>
      </w:r>
    </w:p>
    <w:p w14:paraId="29D40676" w14:textId="24780321" w:rsidR="00232E50" w:rsidRDefault="00232E50" w:rsidP="00232E50">
      <w:pPr>
        <w:pStyle w:val="activity-numbered"/>
        <w:spacing w:line="240" w:lineRule="auto"/>
      </w:pPr>
      <w:r>
        <w:rPr>
          <w:noProof/>
        </w:rPr>
        <w:drawing>
          <wp:inline distT="0" distB="0" distL="0" distR="0" wp14:anchorId="2B1CCB27" wp14:editId="1F58174F">
            <wp:extent cx="5029200" cy="15240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C2SU5k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79EC0" w14:textId="6822F12C" w:rsidR="00232E50" w:rsidRPr="00232E50" w:rsidRDefault="00232E50" w:rsidP="00232E50">
      <w:pPr>
        <w:pStyle w:val="activity-numbered"/>
        <w:tabs>
          <w:tab w:val="clear" w:pos="3402"/>
          <w:tab w:val="clear" w:pos="3686"/>
        </w:tabs>
        <w:spacing w:before="120" w:after="60"/>
      </w:pPr>
      <w:r w:rsidRPr="00232E50">
        <w:t>1</w:t>
      </w:r>
      <w:r w:rsidRPr="00232E50">
        <w:tab/>
        <w:t>Are there any trees?</w:t>
      </w:r>
      <w:r w:rsidRPr="00232E50">
        <w:tab/>
        <w:t xml:space="preserve">Yes, there </w:t>
      </w:r>
      <w:r w:rsidRPr="00232E50">
        <w:rPr>
          <w:u w:val="single"/>
        </w:rPr>
        <w:t>                                  </w:t>
      </w:r>
      <w:r w:rsidRPr="00232E50">
        <w:t xml:space="preserve"> .</w:t>
      </w:r>
    </w:p>
    <w:p w14:paraId="1EC1FEA0" w14:textId="34783E24" w:rsidR="00232E50" w:rsidRPr="00232E50" w:rsidRDefault="00232E50" w:rsidP="00232E50">
      <w:pPr>
        <w:pStyle w:val="activity-numbered"/>
        <w:tabs>
          <w:tab w:val="clear" w:pos="3402"/>
          <w:tab w:val="clear" w:pos="3686"/>
        </w:tabs>
        <w:spacing w:after="60"/>
      </w:pPr>
      <w:r w:rsidRPr="00232E50">
        <w:t>2</w:t>
      </w:r>
      <w:r w:rsidRPr="00232E50">
        <w:tab/>
        <w:t>Is there a hospital?</w:t>
      </w:r>
      <w:r w:rsidRPr="00232E50">
        <w:tab/>
        <w:t xml:space="preserve">No, there </w:t>
      </w:r>
      <w:r w:rsidRPr="00232E50">
        <w:rPr>
          <w:u w:val="single"/>
        </w:rPr>
        <w:t>                                   </w:t>
      </w:r>
      <w:r w:rsidRPr="00232E50">
        <w:t xml:space="preserve"> .</w:t>
      </w:r>
    </w:p>
    <w:p w14:paraId="13520690" w14:textId="5FA0A3A3" w:rsidR="00232E50" w:rsidRPr="00232E50" w:rsidRDefault="00232E50" w:rsidP="00232E50">
      <w:pPr>
        <w:pStyle w:val="activity-numbered"/>
        <w:tabs>
          <w:tab w:val="clear" w:pos="3402"/>
          <w:tab w:val="clear" w:pos="3686"/>
        </w:tabs>
        <w:spacing w:after="60"/>
      </w:pPr>
      <w:r w:rsidRPr="00232E50">
        <w:t>3</w:t>
      </w:r>
      <w:r w:rsidRPr="00232E50">
        <w:tab/>
        <w:t>Are there any bus stops?</w:t>
      </w:r>
      <w:r w:rsidRPr="00232E50">
        <w:tab/>
        <w:t xml:space="preserve">No, there </w:t>
      </w:r>
      <w:r w:rsidRPr="00232E50">
        <w:rPr>
          <w:u w:val="single"/>
        </w:rPr>
        <w:t>                                   </w:t>
      </w:r>
      <w:r w:rsidRPr="00232E50">
        <w:t xml:space="preserve"> .</w:t>
      </w:r>
    </w:p>
    <w:p w14:paraId="4CD26BE6" w14:textId="4D49B1D9" w:rsidR="00232E50" w:rsidRPr="00232E50" w:rsidRDefault="00232E50" w:rsidP="00232E50">
      <w:pPr>
        <w:pStyle w:val="activity-numbered"/>
        <w:tabs>
          <w:tab w:val="clear" w:pos="3402"/>
          <w:tab w:val="clear" w:pos="3686"/>
        </w:tabs>
      </w:pPr>
      <w:r w:rsidRPr="00232E50">
        <w:t>4</w:t>
      </w:r>
      <w:r w:rsidRPr="00232E50">
        <w:tab/>
        <w:t>Is there a hotel?</w:t>
      </w:r>
      <w:r w:rsidRPr="00232E50">
        <w:tab/>
        <w:t xml:space="preserve">Yes, there </w:t>
      </w:r>
      <w:r w:rsidRPr="00232E50">
        <w:rPr>
          <w:u w:val="single"/>
        </w:rPr>
        <w:t>                                  </w:t>
      </w:r>
      <w:r w:rsidRPr="00232E50">
        <w:t xml:space="preserve"> .</w:t>
      </w:r>
    </w:p>
    <w:p w14:paraId="321EA6C1" w14:textId="77777777" w:rsidR="00141B75" w:rsidRPr="00683C0B" w:rsidRDefault="00141B75" w:rsidP="00232E50">
      <w:pPr>
        <w:pStyle w:val="marks"/>
        <w:spacing w:before="0" w:after="24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4 </w:t>
      </w:r>
    </w:p>
    <w:p w14:paraId="7D38177A" w14:textId="3F1904A1" w:rsidR="00141B75" w:rsidRDefault="00141B75" w:rsidP="002C0532">
      <w:pPr>
        <w:pStyle w:val="instruction"/>
        <w:spacing w:after="120"/>
      </w:pPr>
      <w:r>
        <w:t>4</w:t>
      </w:r>
      <w:r>
        <w:tab/>
      </w:r>
      <w:r w:rsidR="00232E50">
        <w:t>Look, read and circle.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2C0532" w14:paraId="0023A575" w14:textId="77777777" w:rsidTr="002C0532">
        <w:trPr>
          <w:cantSplit/>
          <w:trHeight w:val="1701"/>
        </w:trPr>
        <w:tc>
          <w:tcPr>
            <w:tcW w:w="3111" w:type="dxa"/>
            <w:vAlign w:val="center"/>
          </w:tcPr>
          <w:p w14:paraId="70681484" w14:textId="77777777" w:rsidR="002C0532" w:rsidRDefault="002C053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E83C98" wp14:editId="1182F98F">
                  <wp:extent cx="1452881" cy="1005840"/>
                  <wp:effectExtent l="0" t="0" r="0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1714" cy="1011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63E7F813" w14:textId="77777777" w:rsidR="002C0532" w:rsidRDefault="002C053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7DB000D" wp14:editId="68ACAB7A">
                  <wp:extent cx="1479791" cy="1014984"/>
                  <wp:effectExtent l="0" t="0" r="0" b="127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6410" cy="10263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524CEF0" w14:textId="77777777" w:rsidR="002C0532" w:rsidRDefault="002C053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7E7058" wp14:editId="433B60EE">
                  <wp:extent cx="1554480" cy="1016390"/>
                  <wp:effectExtent l="0" t="0" r="0" b="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7249" cy="10247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0532" w:rsidRPr="00685431" w14:paraId="18F9B8E9" w14:textId="77777777" w:rsidTr="002C0532">
        <w:trPr>
          <w:cantSplit/>
          <w:trHeight w:val="1191"/>
        </w:trPr>
        <w:tc>
          <w:tcPr>
            <w:tcW w:w="3111" w:type="dxa"/>
            <w:vAlign w:val="center"/>
          </w:tcPr>
          <w:p w14:paraId="4B15E244" w14:textId="77777777" w:rsidR="002C0532" w:rsidRDefault="002C0532" w:rsidP="002C0532">
            <w:pPr>
              <w:pStyle w:val="activity-numbered--table"/>
            </w:pPr>
            <w:r w:rsidRPr="00157D55">
              <w:t>1</w:t>
            </w:r>
            <w:r>
              <w:tab/>
              <w:t>Where’s the bike?</w:t>
            </w:r>
          </w:p>
          <w:p w14:paraId="728F2BEE" w14:textId="095EBBCF" w:rsidR="002C0532" w:rsidRPr="00685431" w:rsidRDefault="002C0532" w:rsidP="002C0532">
            <w:pPr>
              <w:pStyle w:val="activity-numbered--table"/>
            </w:pPr>
            <w:r>
              <w:tab/>
              <w:t xml:space="preserve">It’s </w:t>
            </w:r>
            <w:r w:rsidRPr="007A3957">
              <w:rPr>
                <w:b/>
              </w:rPr>
              <w:t>next to</w:t>
            </w:r>
            <w:r>
              <w:t xml:space="preserve"> / </w:t>
            </w:r>
            <w:r w:rsidRPr="007A3957">
              <w:rPr>
                <w:b/>
              </w:rPr>
              <w:t>behind</w:t>
            </w:r>
            <w:r>
              <w:t xml:space="preserve"> </w:t>
            </w:r>
            <w:r>
              <w:br/>
              <w:t>the van.</w:t>
            </w:r>
          </w:p>
        </w:tc>
        <w:tc>
          <w:tcPr>
            <w:tcW w:w="3111" w:type="dxa"/>
            <w:vAlign w:val="center"/>
          </w:tcPr>
          <w:p w14:paraId="219E0056" w14:textId="77777777" w:rsidR="002C0532" w:rsidRDefault="002C0532" w:rsidP="002C0532">
            <w:pPr>
              <w:pStyle w:val="activity-numbered--table"/>
            </w:pPr>
            <w:r w:rsidRPr="00157D55">
              <w:t>2</w:t>
            </w:r>
            <w:r>
              <w:tab/>
              <w:t>Where’s the car?</w:t>
            </w:r>
          </w:p>
          <w:p w14:paraId="79952CAA" w14:textId="1257BA7C" w:rsidR="002C0532" w:rsidRPr="00685431" w:rsidRDefault="002C0532" w:rsidP="002C0532">
            <w:pPr>
              <w:pStyle w:val="activity-numbered--table"/>
            </w:pPr>
            <w:r>
              <w:tab/>
              <w:t xml:space="preserve">It’s </w:t>
            </w:r>
            <w:r w:rsidRPr="007A3957">
              <w:rPr>
                <w:b/>
              </w:rPr>
              <w:t>in front of</w:t>
            </w:r>
            <w:r>
              <w:t xml:space="preserve"> / </w:t>
            </w:r>
            <w:r w:rsidRPr="007A3957">
              <w:rPr>
                <w:b/>
              </w:rPr>
              <w:t>behind</w:t>
            </w:r>
            <w:r>
              <w:t xml:space="preserve"> the van.</w:t>
            </w:r>
          </w:p>
        </w:tc>
        <w:tc>
          <w:tcPr>
            <w:tcW w:w="3111" w:type="dxa"/>
            <w:vAlign w:val="center"/>
          </w:tcPr>
          <w:p w14:paraId="49E9CBA0" w14:textId="77777777" w:rsidR="002C0532" w:rsidRDefault="002C0532" w:rsidP="002C0532">
            <w:pPr>
              <w:pStyle w:val="activity-numbered--table"/>
            </w:pPr>
            <w:r w:rsidRPr="00157D55">
              <w:t>3</w:t>
            </w:r>
            <w:r>
              <w:tab/>
              <w:t>Where’s the bike?</w:t>
            </w:r>
          </w:p>
          <w:p w14:paraId="6ADF70DD" w14:textId="4A99E90F" w:rsidR="002C0532" w:rsidRPr="00685431" w:rsidRDefault="002C0532" w:rsidP="002C0532">
            <w:pPr>
              <w:pStyle w:val="activity-numbered--table"/>
            </w:pPr>
            <w:r>
              <w:tab/>
              <w:t xml:space="preserve">It’s </w:t>
            </w:r>
            <w:r w:rsidRPr="007A3957">
              <w:rPr>
                <w:b/>
              </w:rPr>
              <w:t>between</w:t>
            </w:r>
            <w:r>
              <w:t xml:space="preserve"> / </w:t>
            </w:r>
            <w:r w:rsidRPr="007A3957">
              <w:rPr>
                <w:b/>
              </w:rPr>
              <w:t>behind</w:t>
            </w:r>
            <w:r>
              <w:t xml:space="preserve"> the van and the car.</w:t>
            </w:r>
          </w:p>
        </w:tc>
      </w:tr>
      <w:tr w:rsidR="002C0532" w14:paraId="5AD433AE" w14:textId="77777777" w:rsidTr="002C0532">
        <w:trPr>
          <w:cantSplit/>
          <w:trHeight w:val="1701"/>
        </w:trPr>
        <w:tc>
          <w:tcPr>
            <w:tcW w:w="3111" w:type="dxa"/>
            <w:vAlign w:val="center"/>
          </w:tcPr>
          <w:p w14:paraId="3F378867" w14:textId="77777777" w:rsidR="002C0532" w:rsidRDefault="002C053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ABF3E7" wp14:editId="58025CBB">
                  <wp:extent cx="1536192" cy="1014281"/>
                  <wp:effectExtent l="0" t="0" r="635" b="1905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4397" cy="10263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5078B561" w14:textId="77777777" w:rsidR="002C0532" w:rsidRDefault="002C053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23513B4" wp14:editId="6DAC5CB4">
                  <wp:extent cx="1499616" cy="999744"/>
                  <wp:effectExtent l="0" t="0" r="0" b="381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7102" cy="1004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41D31B89" w14:textId="77777777" w:rsidR="002C0532" w:rsidRDefault="002C0532" w:rsidP="00D563A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366AC1" wp14:editId="086D5F61">
                  <wp:extent cx="1508760" cy="1015510"/>
                  <wp:effectExtent l="0" t="0" r="2540" b="635"/>
                  <wp:docPr id="102631504" name="Picture 1026315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9706" cy="1029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C0532" w14:paraId="38614030" w14:textId="77777777" w:rsidTr="002C0532">
        <w:trPr>
          <w:cantSplit/>
          <w:trHeight w:val="1191"/>
        </w:trPr>
        <w:tc>
          <w:tcPr>
            <w:tcW w:w="3111" w:type="dxa"/>
            <w:vAlign w:val="center"/>
          </w:tcPr>
          <w:p w14:paraId="3D6331AA" w14:textId="77777777" w:rsidR="002C0532" w:rsidRPr="002C0532" w:rsidRDefault="002C0532" w:rsidP="002C0532">
            <w:pPr>
              <w:pStyle w:val="activity-numbered--table"/>
            </w:pPr>
            <w:r w:rsidRPr="002C0532">
              <w:t>4</w:t>
            </w:r>
            <w:r w:rsidRPr="002C0532">
              <w:tab/>
              <w:t>Where’s the bike?</w:t>
            </w:r>
          </w:p>
          <w:p w14:paraId="19CF7D0B" w14:textId="0D8EBF44" w:rsidR="002C0532" w:rsidRPr="002C0532" w:rsidRDefault="002C0532" w:rsidP="002C0532">
            <w:pPr>
              <w:pStyle w:val="activity-numbered--table"/>
            </w:pPr>
            <w:r>
              <w:tab/>
            </w:r>
            <w:r w:rsidRPr="002C0532">
              <w:t xml:space="preserve">It’s </w:t>
            </w:r>
            <w:r w:rsidRPr="007A3957">
              <w:rPr>
                <w:b/>
              </w:rPr>
              <w:t>next to</w:t>
            </w:r>
            <w:r w:rsidRPr="002C0532">
              <w:t xml:space="preserve"> / </w:t>
            </w:r>
            <w:r w:rsidRPr="007A3957">
              <w:rPr>
                <w:b/>
              </w:rPr>
              <w:t>behind</w:t>
            </w:r>
            <w:r w:rsidRPr="002C0532">
              <w:t xml:space="preserve"> </w:t>
            </w:r>
            <w:r w:rsidRPr="002C0532">
              <w:br/>
              <w:t>the van.</w:t>
            </w:r>
          </w:p>
        </w:tc>
        <w:tc>
          <w:tcPr>
            <w:tcW w:w="3111" w:type="dxa"/>
            <w:vAlign w:val="center"/>
          </w:tcPr>
          <w:p w14:paraId="58E558B0" w14:textId="77777777" w:rsidR="002C0532" w:rsidRPr="002C0532" w:rsidRDefault="002C0532" w:rsidP="002C0532">
            <w:pPr>
              <w:pStyle w:val="activity-numbered--table"/>
            </w:pPr>
            <w:r w:rsidRPr="002C0532">
              <w:t>5</w:t>
            </w:r>
            <w:r w:rsidRPr="002C0532">
              <w:tab/>
              <w:t>Where’s the bike?</w:t>
            </w:r>
          </w:p>
          <w:p w14:paraId="47FCD8E0" w14:textId="384C4CE0" w:rsidR="002C0532" w:rsidRPr="002C0532" w:rsidRDefault="002C0532" w:rsidP="002C0532">
            <w:pPr>
              <w:pStyle w:val="activity-numbered--table"/>
            </w:pPr>
            <w:r>
              <w:tab/>
            </w:r>
            <w:r w:rsidRPr="002C0532">
              <w:t xml:space="preserve">It’s </w:t>
            </w:r>
            <w:r w:rsidRPr="007A3957">
              <w:rPr>
                <w:b/>
              </w:rPr>
              <w:t>in front of</w:t>
            </w:r>
            <w:r w:rsidRPr="002C0532">
              <w:t xml:space="preserve"> / </w:t>
            </w:r>
            <w:r w:rsidRPr="007A3957">
              <w:rPr>
                <w:b/>
              </w:rPr>
              <w:t>next to</w:t>
            </w:r>
            <w:r w:rsidRPr="002C0532">
              <w:t xml:space="preserve"> the van.</w:t>
            </w:r>
          </w:p>
        </w:tc>
        <w:tc>
          <w:tcPr>
            <w:tcW w:w="3111" w:type="dxa"/>
            <w:vAlign w:val="center"/>
          </w:tcPr>
          <w:p w14:paraId="33A1F002" w14:textId="77777777" w:rsidR="002C0532" w:rsidRPr="002C0532" w:rsidRDefault="002C0532" w:rsidP="002C0532">
            <w:pPr>
              <w:pStyle w:val="activity-numbered--table"/>
            </w:pPr>
            <w:r w:rsidRPr="002C0532">
              <w:t>6</w:t>
            </w:r>
            <w:r w:rsidRPr="002C0532">
              <w:tab/>
              <w:t>Where’s the car?</w:t>
            </w:r>
          </w:p>
          <w:p w14:paraId="4A18E6F6" w14:textId="622DF78D" w:rsidR="002C0532" w:rsidRPr="002C0532" w:rsidRDefault="002C0532" w:rsidP="002C0532">
            <w:pPr>
              <w:pStyle w:val="activity-numbered--table"/>
            </w:pPr>
            <w:r>
              <w:tab/>
            </w:r>
            <w:r w:rsidRPr="002C0532">
              <w:t xml:space="preserve">It’s </w:t>
            </w:r>
            <w:r w:rsidRPr="007A3957">
              <w:rPr>
                <w:b/>
              </w:rPr>
              <w:t>behind</w:t>
            </w:r>
            <w:r w:rsidRPr="002C0532">
              <w:t xml:space="preserve"> / </w:t>
            </w:r>
            <w:r w:rsidRPr="007A3957">
              <w:rPr>
                <w:b/>
              </w:rPr>
              <w:t>next to</w:t>
            </w:r>
            <w:r w:rsidRPr="002C0532">
              <w:t xml:space="preserve"> </w:t>
            </w:r>
            <w:r w:rsidRPr="002C0532">
              <w:br/>
              <w:t>the bike.</w:t>
            </w:r>
          </w:p>
        </w:tc>
      </w:tr>
    </w:tbl>
    <w:p w14:paraId="757F32A1" w14:textId="62207DEC" w:rsidR="00013650" w:rsidRPr="00141B75" w:rsidRDefault="00141B75" w:rsidP="002C0532">
      <w:pPr>
        <w:pStyle w:val="marks"/>
        <w:spacing w:before="0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>/ 6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56B75E5" wp14:editId="66F0B49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6828653" w14:textId="3DC257DF" w:rsidR="00FD0FA2" w:rsidRDefault="00FD0FA2" w:rsidP="00FD0FA2">
      <w:pPr>
        <w:pStyle w:val="instruction"/>
        <w:rPr>
          <w:i/>
        </w:rPr>
      </w:pPr>
      <w:r w:rsidRPr="002D2043">
        <w:t>5</w:t>
      </w:r>
      <w:r w:rsidRPr="002D2043">
        <w:tab/>
      </w:r>
      <w:r w:rsidR="005E22E4" w:rsidRPr="00111EB4">
        <w:t xml:space="preserve">Read and circle </w:t>
      </w:r>
      <w:r w:rsidR="005E22E4" w:rsidRPr="00111EB4">
        <w:rPr>
          <w:i/>
        </w:rPr>
        <w:t>T</w:t>
      </w:r>
      <w:r w:rsidR="005E22E4" w:rsidRPr="00111EB4">
        <w:t xml:space="preserve"> (</w:t>
      </w:r>
      <w:r w:rsidR="007A3957">
        <w:t>t</w:t>
      </w:r>
      <w:r w:rsidR="005E22E4" w:rsidRPr="00111EB4">
        <w:t xml:space="preserve">rue) or </w:t>
      </w:r>
      <w:r w:rsidR="005E22E4" w:rsidRPr="00111EB4">
        <w:rPr>
          <w:i/>
        </w:rPr>
        <w:t>F</w:t>
      </w:r>
      <w:r w:rsidR="005E22E4" w:rsidRPr="00111EB4">
        <w:t xml:space="preserve"> (</w:t>
      </w:r>
      <w:r w:rsidR="007A3957">
        <w:t>f</w:t>
      </w:r>
      <w:r w:rsidR="005E22E4" w:rsidRPr="00111EB4">
        <w:t>alse)</w:t>
      </w:r>
      <w:r w:rsidR="005E22E4" w:rsidRPr="00111EB4">
        <w:rPr>
          <w:i/>
        </w:rPr>
        <w:t>.</w:t>
      </w:r>
    </w:p>
    <w:p w14:paraId="4BF87844" w14:textId="32B0A7A0" w:rsidR="005E22E4" w:rsidRPr="005E22E4" w:rsidRDefault="00282133" w:rsidP="005E22E4">
      <w:pPr>
        <w:pStyle w:val="activity-numbered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3E1B767F" wp14:editId="7A5CDB8E">
                <wp:simplePos x="0" y="0"/>
                <wp:positionH relativeFrom="column">
                  <wp:posOffset>157734</wp:posOffset>
                </wp:positionH>
                <wp:positionV relativeFrom="paragraph">
                  <wp:posOffset>44450</wp:posOffset>
                </wp:positionV>
                <wp:extent cx="6080760" cy="3145536"/>
                <wp:effectExtent l="12700" t="0" r="2540" b="4445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0760" cy="3145536"/>
                          <a:chOff x="0" y="0"/>
                          <a:chExt cx="6080760" cy="3145536"/>
                        </a:xfrm>
                      </wpg:grpSpPr>
                      <wps:wsp>
                        <wps:cNvPr id="1" name="Text Box 1"/>
                        <wps:cNvSpPr txBox="1"/>
                        <wps:spPr>
                          <a:xfrm>
                            <a:off x="54864" y="73152"/>
                            <a:ext cx="5852160" cy="2962656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90000"/>
                            </a:schemeClr>
                          </a:solidFill>
                          <a:ln/>
                        </wps:spPr>
                        <wps:style>
                          <a:lnRef idx="0">
                            <a:schemeClr val="dk1"/>
                          </a:lnRef>
                          <a:fillRef idx="3">
                            <a:schemeClr val="dk1"/>
                          </a:fillRef>
                          <a:effectRef idx="3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5E91FC8B" w14:textId="77777777" w:rsidR="0033405C" w:rsidRPr="0033405C" w:rsidRDefault="0033405C">
                              <w:pPr>
                                <w:rPr>
                                  <w:color w:val="000000" w:themeColor="text1"/>
                                  <w14:shadow w14:blurRad="38100" w14:dist="19050" w14:dir="2700000" w14:sx="100000" w14:sy="100000" w14:kx="0" w14:ky="0" w14:algn="tl">
                                    <w14:schemeClr w14:val="dk1">
                                      <w14:alpha w14:val="60000"/>
                                    </w14:scheme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Text Box 5"/>
                        <wps:cNvSpPr txBox="1"/>
                        <wps:spPr>
                          <a:xfrm>
                            <a:off x="356616" y="256032"/>
                            <a:ext cx="5248656" cy="277939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36A28719" w14:textId="77777777" w:rsidR="008B56B6" w:rsidRPr="008B56B6" w:rsidRDefault="008B56B6" w:rsidP="008B56B6">
                              <w:pPr>
                                <w:spacing w:before="120" w:after="120"/>
                                <w:jc w:val="center"/>
                                <w:rPr>
                                  <w:b/>
                                  <w:bCs/>
                                  <w:color w:val="808080" w:themeColor="background1" w:themeShade="80"/>
                                  <w:sz w:val="32"/>
                                  <w:szCs w:val="32"/>
                                </w:rPr>
                              </w:pPr>
                              <w:r w:rsidRPr="008B56B6">
                                <w:rPr>
                                  <w:b/>
                                  <w:bCs/>
                                  <w:color w:val="808080" w:themeColor="background1" w:themeShade="80"/>
                                  <w:sz w:val="32"/>
                                  <w:szCs w:val="32"/>
                                </w:rPr>
                                <w:t>Transport in your town</w:t>
                              </w:r>
                            </w:p>
                            <w:p w14:paraId="14259490" w14:textId="77777777" w:rsidR="008B56B6" w:rsidRPr="008B56B6" w:rsidRDefault="008B56B6" w:rsidP="008B56B6">
                              <w:pPr>
                                <w:ind w:left="113"/>
                                <w:rPr>
                                  <w:b/>
                                  <w:bCs/>
                                </w:rPr>
                              </w:pPr>
                              <w:r w:rsidRPr="008B56B6">
                                <w:rPr>
                                  <w:b/>
                                  <w:bCs/>
                                </w:rPr>
                                <w:t>Where do you live, Leah?</w:t>
                              </w:r>
                            </w:p>
                            <w:p w14:paraId="00C120EC" w14:textId="77777777" w:rsidR="008B56B6" w:rsidRPr="008B56B6" w:rsidRDefault="008B56B6" w:rsidP="008B56B6">
                              <w:pPr>
                                <w:spacing w:after="120"/>
                                <w:ind w:left="113"/>
                                <w:rPr>
                                  <w:i/>
                                </w:rPr>
                              </w:pPr>
                              <w:r w:rsidRPr="008B56B6">
                                <w:rPr>
                                  <w:i/>
                                </w:rPr>
                                <w:t>Westville.</w:t>
                              </w:r>
                            </w:p>
                            <w:p w14:paraId="0C18B197" w14:textId="77777777" w:rsidR="008B56B6" w:rsidRPr="008B56B6" w:rsidRDefault="008B56B6" w:rsidP="008B56B6">
                              <w:pPr>
                                <w:ind w:left="113"/>
                                <w:rPr>
                                  <w:b/>
                                  <w:bCs/>
                                </w:rPr>
                              </w:pPr>
                              <w:r w:rsidRPr="008B56B6">
                                <w:rPr>
                                  <w:b/>
                                  <w:bCs/>
                                </w:rPr>
                                <w:t>Do you like your town?</w:t>
                              </w:r>
                            </w:p>
                            <w:p w14:paraId="2A6195A5" w14:textId="63B1E159" w:rsidR="008B56B6" w:rsidRPr="008B56B6" w:rsidRDefault="008B56B6" w:rsidP="008B56B6">
                              <w:pPr>
                                <w:spacing w:after="120"/>
                                <w:ind w:left="113"/>
                                <w:rPr>
                                  <w:i/>
                                </w:rPr>
                              </w:pPr>
                              <w:r w:rsidRPr="008B56B6">
                                <w:rPr>
                                  <w:i/>
                                </w:rPr>
                                <w:t xml:space="preserve">Yes, I do. It’s amazing. It’s small. It’s next to lots of trees. It’s got two shops, </w:t>
                              </w:r>
                              <w:r w:rsidR="007A3957">
                                <w:rPr>
                                  <w:i/>
                                </w:rPr>
                                <w:br/>
                              </w:r>
                              <w:r w:rsidRPr="008B56B6">
                                <w:rPr>
                                  <w:i/>
                                </w:rPr>
                                <w:t>but it hasn’t got a hotel.</w:t>
                              </w:r>
                            </w:p>
                            <w:p w14:paraId="7CB6AB39" w14:textId="77777777" w:rsidR="008B56B6" w:rsidRPr="008B56B6" w:rsidRDefault="008B56B6" w:rsidP="008B56B6">
                              <w:pPr>
                                <w:ind w:left="113"/>
                                <w:rPr>
                                  <w:b/>
                                  <w:bCs/>
                                </w:rPr>
                              </w:pPr>
                              <w:r w:rsidRPr="008B56B6">
                                <w:rPr>
                                  <w:b/>
                                  <w:bCs/>
                                </w:rPr>
                                <w:t>Is there a tram in your town?</w:t>
                              </w:r>
                            </w:p>
                            <w:p w14:paraId="06D3AED2" w14:textId="77777777" w:rsidR="008B56B6" w:rsidRPr="008B56B6" w:rsidRDefault="008B56B6" w:rsidP="008B56B6">
                              <w:pPr>
                                <w:spacing w:after="120"/>
                                <w:ind w:left="113"/>
                                <w:rPr>
                                  <w:i/>
                                </w:rPr>
                              </w:pPr>
                              <w:r w:rsidRPr="008B56B6">
                                <w:rPr>
                                  <w:i/>
                                </w:rPr>
                                <w:t>No, there isn’t, but there are buses.</w:t>
                              </w:r>
                            </w:p>
                            <w:p w14:paraId="01E668F6" w14:textId="77777777" w:rsidR="008B56B6" w:rsidRPr="008B56B6" w:rsidRDefault="008B56B6" w:rsidP="008B56B6">
                              <w:pPr>
                                <w:ind w:left="113"/>
                                <w:rPr>
                                  <w:b/>
                                  <w:bCs/>
                                </w:rPr>
                              </w:pPr>
                              <w:r w:rsidRPr="008B56B6">
                                <w:rPr>
                                  <w:b/>
                                  <w:bCs/>
                                </w:rPr>
                                <w:t>What other transport is there in your town?</w:t>
                              </w:r>
                            </w:p>
                            <w:p w14:paraId="46586C06" w14:textId="7F556175" w:rsidR="00116E14" w:rsidRPr="008B56B6" w:rsidRDefault="008B56B6" w:rsidP="008B56B6">
                              <w:pPr>
                                <w:ind w:left="113"/>
                                <w:rPr>
                                  <w:i/>
                                </w:rPr>
                              </w:pPr>
                              <w:r w:rsidRPr="008B56B6">
                                <w:rPr>
                                  <w:i/>
                                </w:rPr>
                                <w:t>There are taxis and people have got cars and bikes, too. I’ve got a red scooter. My sister has got a scooter, too. Her scooter is blue.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Text Box 11"/>
                        <wps:cNvSpPr txBox="1"/>
                        <wps:spPr>
                          <a:xfrm>
                            <a:off x="0" y="2962656"/>
                            <a:ext cx="6080760" cy="1828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44D64DEE" w14:textId="77777777" w:rsidR="00282133" w:rsidRDefault="00282133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Trapezoid 12"/>
                        <wps:cNvSpPr/>
                        <wps:spPr>
                          <a:xfrm flipV="1">
                            <a:off x="1865376" y="0"/>
                            <a:ext cx="2478024" cy="338328"/>
                          </a:xfrm>
                          <a:prstGeom prst="trapezoid">
                            <a:avLst/>
                          </a:prstGeom>
                          <a:gradFill flip="none" rotWithShape="1">
                            <a:gsLst>
                              <a:gs pos="0">
                                <a:schemeClr val="bg1">
                                  <a:lumMod val="85000"/>
                                  <a:shade val="30000"/>
                                  <a:satMod val="115000"/>
                                </a:schemeClr>
                              </a:gs>
                              <a:gs pos="50000">
                                <a:schemeClr val="bg1">
                                  <a:lumMod val="85000"/>
                                  <a:shade val="67500"/>
                                  <a:satMod val="115000"/>
                                </a:schemeClr>
                              </a:gs>
                              <a:gs pos="100000">
                                <a:schemeClr val="bg1">
                                  <a:lumMod val="85000"/>
                                  <a:shade val="100000"/>
                                  <a:satMod val="115000"/>
                                </a:schemeClr>
                              </a:gs>
                            </a:gsLst>
                            <a:lin ang="16200000" scaled="1"/>
                            <a:tileRect/>
                          </a:gra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1B767F" id="Group 13" o:spid="_x0000_s1029" style="position:absolute;left:0;text-align:left;margin-left:12.4pt;margin-top:3.5pt;width:478.8pt;height:247.7pt;z-index:251701248" coordsize="60807,3145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" o:spid="_x0000_s1030" type="#_x0000_t202" style="position:absolute;left:548;top:731;width:58522;height:2962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" fillcolor="#cfcdcd [2894]" stroked="f">
                  <v:shadow on="t" color="black" opacity="41287f" offset="0,1.5pt"/>
                  <v:textbox>
                    <w:txbxContent>
                      <w:p w14:paraId="5E91FC8B" w14:textId="77777777" w:rsidR="0033405C" w:rsidRPr="0033405C" w:rsidRDefault="0033405C">
                        <w:pPr>
                          <w:rPr>
                            <w:color w:val="000000" w:themeColor="text1"/>
                            <w14:shadow w14:blurRad="38100" w14:dist="19050" w14:dir="2700000" w14:sx="100000" w14:sy="100000" w14:kx="0" w14:ky="0" w14:algn="tl">
                              <w14:schemeClr w14:val="dk1">
                                <w14:alpha w14:val="60000"/>
                              </w14:scheme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</w:p>
                    </w:txbxContent>
                  </v:textbox>
                </v:shape>
                <v:shape id="Text Box 5" o:spid="_x0000_s1031" type="#_x0000_t202" style="position:absolute;left:3566;top:2560;width:52486;height:2779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" fillcolor="white [3201]" strokeweight=".5pt">
                  <v:textbox>
                    <w:txbxContent>
                      <w:p w14:paraId="36A28719" w14:textId="77777777" w:rsidR="008B56B6" w:rsidRPr="008B56B6" w:rsidRDefault="008B56B6" w:rsidP="008B56B6">
                        <w:pPr>
                          <w:spacing w:before="120" w:after="120"/>
                          <w:jc w:val="center"/>
                          <w:rPr>
                            <w:b/>
                            <w:bCs/>
                            <w:color w:val="808080" w:themeColor="background1" w:themeShade="80"/>
                            <w:sz w:val="32"/>
                            <w:szCs w:val="32"/>
                          </w:rPr>
                        </w:pPr>
                        <w:r w:rsidRPr="008B56B6">
                          <w:rPr>
                            <w:b/>
                            <w:bCs/>
                            <w:color w:val="808080" w:themeColor="background1" w:themeShade="80"/>
                            <w:sz w:val="32"/>
                            <w:szCs w:val="32"/>
                          </w:rPr>
                          <w:t>Transport in your town</w:t>
                        </w:r>
                      </w:p>
                      <w:p w14:paraId="14259490" w14:textId="77777777" w:rsidR="008B56B6" w:rsidRPr="008B56B6" w:rsidRDefault="008B56B6" w:rsidP="008B56B6">
                        <w:pPr>
                          <w:ind w:left="113"/>
                          <w:rPr>
                            <w:b/>
                            <w:bCs/>
                          </w:rPr>
                        </w:pPr>
                        <w:r w:rsidRPr="008B56B6">
                          <w:rPr>
                            <w:b/>
                            <w:bCs/>
                          </w:rPr>
                          <w:t>Where do you live, Leah?</w:t>
                        </w:r>
                      </w:p>
                      <w:p w14:paraId="00C120EC" w14:textId="77777777" w:rsidR="008B56B6" w:rsidRPr="008B56B6" w:rsidRDefault="008B56B6" w:rsidP="008B56B6">
                        <w:pPr>
                          <w:spacing w:after="120"/>
                          <w:ind w:left="113"/>
                          <w:rPr>
                            <w:i/>
                          </w:rPr>
                        </w:pPr>
                        <w:r w:rsidRPr="008B56B6">
                          <w:rPr>
                            <w:i/>
                          </w:rPr>
                          <w:t>Westville.</w:t>
                        </w:r>
                      </w:p>
                      <w:p w14:paraId="0C18B197" w14:textId="77777777" w:rsidR="008B56B6" w:rsidRPr="008B56B6" w:rsidRDefault="008B56B6" w:rsidP="008B56B6">
                        <w:pPr>
                          <w:ind w:left="113"/>
                          <w:rPr>
                            <w:b/>
                            <w:bCs/>
                          </w:rPr>
                        </w:pPr>
                        <w:r w:rsidRPr="008B56B6">
                          <w:rPr>
                            <w:b/>
                            <w:bCs/>
                          </w:rPr>
                          <w:t>Do you like your town?</w:t>
                        </w:r>
                      </w:p>
                      <w:p w14:paraId="2A6195A5" w14:textId="63B1E159" w:rsidR="008B56B6" w:rsidRPr="008B56B6" w:rsidRDefault="008B56B6" w:rsidP="008B56B6">
                        <w:pPr>
                          <w:spacing w:after="120"/>
                          <w:ind w:left="113"/>
                          <w:rPr>
                            <w:i/>
                          </w:rPr>
                        </w:pPr>
                        <w:r w:rsidRPr="008B56B6">
                          <w:rPr>
                            <w:i/>
                          </w:rPr>
                          <w:t xml:space="preserve">Yes, I do. It’s amazing. It’s small. It’s next to lots of trees. It’s got two shops, </w:t>
                        </w:r>
                        <w:r w:rsidR="007A3957">
                          <w:rPr>
                            <w:i/>
                          </w:rPr>
                          <w:br/>
                        </w:r>
                        <w:r w:rsidRPr="008B56B6">
                          <w:rPr>
                            <w:i/>
                          </w:rPr>
                          <w:t>but it hasn’t got a hotel.</w:t>
                        </w:r>
                      </w:p>
                      <w:p w14:paraId="7CB6AB39" w14:textId="77777777" w:rsidR="008B56B6" w:rsidRPr="008B56B6" w:rsidRDefault="008B56B6" w:rsidP="008B56B6">
                        <w:pPr>
                          <w:ind w:left="113"/>
                          <w:rPr>
                            <w:b/>
                            <w:bCs/>
                          </w:rPr>
                        </w:pPr>
                        <w:r w:rsidRPr="008B56B6">
                          <w:rPr>
                            <w:b/>
                            <w:bCs/>
                          </w:rPr>
                          <w:t>Is there a tram in your town?</w:t>
                        </w:r>
                      </w:p>
                      <w:p w14:paraId="06D3AED2" w14:textId="77777777" w:rsidR="008B56B6" w:rsidRPr="008B56B6" w:rsidRDefault="008B56B6" w:rsidP="008B56B6">
                        <w:pPr>
                          <w:spacing w:after="120"/>
                          <w:ind w:left="113"/>
                          <w:rPr>
                            <w:i/>
                          </w:rPr>
                        </w:pPr>
                        <w:r w:rsidRPr="008B56B6">
                          <w:rPr>
                            <w:i/>
                          </w:rPr>
                          <w:t>No, there isn’t, but there are buses.</w:t>
                        </w:r>
                      </w:p>
                      <w:p w14:paraId="01E668F6" w14:textId="77777777" w:rsidR="008B56B6" w:rsidRPr="008B56B6" w:rsidRDefault="008B56B6" w:rsidP="008B56B6">
                        <w:pPr>
                          <w:ind w:left="113"/>
                          <w:rPr>
                            <w:b/>
                            <w:bCs/>
                          </w:rPr>
                        </w:pPr>
                        <w:r w:rsidRPr="008B56B6">
                          <w:rPr>
                            <w:b/>
                            <w:bCs/>
                          </w:rPr>
                          <w:t>What other transport is there in your town?</w:t>
                        </w:r>
                      </w:p>
                      <w:p w14:paraId="46586C06" w14:textId="7F556175" w:rsidR="00116E14" w:rsidRPr="008B56B6" w:rsidRDefault="008B56B6" w:rsidP="008B56B6">
                        <w:pPr>
                          <w:ind w:left="113"/>
                          <w:rPr>
                            <w:i/>
                          </w:rPr>
                        </w:pPr>
                        <w:r w:rsidRPr="008B56B6">
                          <w:rPr>
                            <w:i/>
                          </w:rPr>
                          <w:t>There are taxis and people have got cars and bikes, too. I’ve got a red scooter. My sister has got a scooter, too. Her scooter is blue.</w:t>
                        </w:r>
                      </w:p>
                    </w:txbxContent>
                  </v:textbox>
                </v:shape>
                <v:shape id="Text Box 11" o:spid="_x0000_s1032" type="#_x0000_t202" style="position:absolute;top:29626;width:60807;height:182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" fillcolor="white [3201]" stroked="f" strokeweight=".5pt">
                  <v:textbox>
                    <w:txbxContent>
                      <w:p w14:paraId="44D64DEE" w14:textId="77777777" w:rsidR="00282133" w:rsidRDefault="00282133"/>
                    </w:txbxContent>
                  </v:textbox>
                </v:shape>
                <v:shape id="Trapezoid 12" o:spid="_x0000_s1033" style="position:absolute;left:18653;width:24781;height:3383;flip:y;visibility:visible;mso-wrap-style:square;v-text-anchor:middle" coordsize="2478024,3383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" path="m,338328l84582,,2393442,r84582,338328l,338328xe" fillcolor="#d8d8d8 [2732]" strokecolor="white [3212]" strokeweight="1pt">
                  <v:fill color2="#d8d8d8 [2732]" rotate="t" angle="180" colors="0 #7e7e7e;.5 #b6b6b6;1 #d9d9d9" focus="100%" type="gradient"/>
                  <v:stroke joinstyle="miter"/>
                  <v:path arrowok="t" o:connecttype="custom" o:connectlocs="0,338328;84582,0;2393442,0;2478024,338328;0,338328" o:connectangles="0,0,0,0,0"/>
                </v:shape>
              </v:group>
            </w:pict>
          </mc:Fallback>
        </mc:AlternateContent>
      </w:r>
    </w:p>
    <w:p w14:paraId="7CFAFC8B" w14:textId="025F3B85" w:rsidR="005E22E4" w:rsidRPr="005E22E4" w:rsidRDefault="005E22E4" w:rsidP="005E22E4">
      <w:pPr>
        <w:pStyle w:val="activity-numbered"/>
      </w:pPr>
    </w:p>
    <w:p w14:paraId="6CE8C611" w14:textId="39035D62" w:rsidR="005E22E4" w:rsidRPr="005E22E4" w:rsidRDefault="005E22E4" w:rsidP="005E22E4">
      <w:pPr>
        <w:pStyle w:val="activity-numbered"/>
      </w:pPr>
    </w:p>
    <w:p w14:paraId="51223EF5" w14:textId="52408CBC" w:rsidR="005E22E4" w:rsidRDefault="005E22E4" w:rsidP="005E22E4">
      <w:pPr>
        <w:pStyle w:val="activity-numbered"/>
      </w:pPr>
    </w:p>
    <w:p w14:paraId="1163D999" w14:textId="3E9F7921" w:rsidR="0033405C" w:rsidRDefault="0033405C" w:rsidP="005E22E4">
      <w:pPr>
        <w:pStyle w:val="activity-numbered"/>
      </w:pPr>
    </w:p>
    <w:p w14:paraId="06F6C9D3" w14:textId="44A9472B" w:rsidR="0033405C" w:rsidRDefault="0033405C" w:rsidP="005E22E4">
      <w:pPr>
        <w:pStyle w:val="activity-numbered"/>
      </w:pPr>
    </w:p>
    <w:p w14:paraId="2D1C1A35" w14:textId="2A263813" w:rsidR="0033405C" w:rsidRDefault="0033405C" w:rsidP="005E22E4">
      <w:pPr>
        <w:pStyle w:val="activity-numbered"/>
      </w:pPr>
    </w:p>
    <w:p w14:paraId="1741FC0F" w14:textId="5992C66E" w:rsidR="0033405C" w:rsidRDefault="0033405C" w:rsidP="005E22E4">
      <w:pPr>
        <w:pStyle w:val="activity-numbered"/>
      </w:pPr>
    </w:p>
    <w:p w14:paraId="6ED35D46" w14:textId="3DAE352D" w:rsidR="0033405C" w:rsidRDefault="0033405C" w:rsidP="005E22E4">
      <w:pPr>
        <w:pStyle w:val="activity-numbered"/>
      </w:pPr>
    </w:p>
    <w:p w14:paraId="5F3AC4CE" w14:textId="6C9CFB49" w:rsidR="0033405C" w:rsidRDefault="0033405C" w:rsidP="005E22E4">
      <w:pPr>
        <w:pStyle w:val="activity-numbered"/>
      </w:pPr>
    </w:p>
    <w:p w14:paraId="5D61014D" w14:textId="6D7BC275" w:rsidR="0033405C" w:rsidRDefault="0033405C" w:rsidP="005E22E4">
      <w:pPr>
        <w:pStyle w:val="activity-numbered"/>
      </w:pPr>
    </w:p>
    <w:p w14:paraId="3FDFFA64" w14:textId="0E9599C9" w:rsidR="0033405C" w:rsidRDefault="0033405C" w:rsidP="005E22E4">
      <w:pPr>
        <w:pStyle w:val="activity-numbered"/>
      </w:pPr>
    </w:p>
    <w:p w14:paraId="1C396420" w14:textId="77777777" w:rsidR="0033405C" w:rsidRDefault="0033405C" w:rsidP="005E22E4">
      <w:pPr>
        <w:pStyle w:val="activity-numbered"/>
      </w:pPr>
    </w:p>
    <w:p w14:paraId="26762F7C" w14:textId="77777777" w:rsidR="0033405C" w:rsidRPr="005E22E4" w:rsidRDefault="0033405C" w:rsidP="005E22E4">
      <w:pPr>
        <w:pStyle w:val="activity-numbered"/>
      </w:pPr>
    </w:p>
    <w:p w14:paraId="18702907" w14:textId="73681DDF" w:rsidR="005E22E4" w:rsidRPr="005E22E4" w:rsidRDefault="005E22E4" w:rsidP="005E22E4">
      <w:pPr>
        <w:pStyle w:val="activity-numbered"/>
      </w:pPr>
    </w:p>
    <w:p w14:paraId="0FCA5804" w14:textId="609F4FF1" w:rsidR="005E22E4" w:rsidRPr="005E22E4" w:rsidRDefault="005E22E4" w:rsidP="005E22E4">
      <w:pPr>
        <w:pStyle w:val="activity-numbered"/>
      </w:pPr>
    </w:p>
    <w:p w14:paraId="7CBE426C" w14:textId="77777777" w:rsidR="00282133" w:rsidRPr="00282133" w:rsidRDefault="00282133" w:rsidP="00282133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 w:rsidRPr="00282133">
        <w:t>1</w:t>
      </w:r>
      <w:r w:rsidRPr="00282133">
        <w:tab/>
        <w:t>The survey is about a city.</w:t>
      </w:r>
      <w:r w:rsidRPr="00282133">
        <w:tab/>
        <w:t>T / F</w:t>
      </w:r>
    </w:p>
    <w:p w14:paraId="2A072325" w14:textId="77777777" w:rsidR="00282133" w:rsidRPr="00282133" w:rsidRDefault="00282133" w:rsidP="00282133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 w:rsidRPr="00282133">
        <w:t>2</w:t>
      </w:r>
      <w:r w:rsidRPr="00282133">
        <w:tab/>
        <w:t>Leah lives in Westville.</w:t>
      </w:r>
      <w:r w:rsidRPr="00282133">
        <w:tab/>
        <w:t>T / F</w:t>
      </w:r>
    </w:p>
    <w:p w14:paraId="6EDC0A4C" w14:textId="77777777" w:rsidR="00282133" w:rsidRPr="00282133" w:rsidRDefault="00282133" w:rsidP="00282133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 w:rsidRPr="00282133">
        <w:t>3</w:t>
      </w:r>
      <w:r w:rsidRPr="00282133">
        <w:tab/>
        <w:t>Leah likes Westville.</w:t>
      </w:r>
      <w:r w:rsidRPr="00282133">
        <w:tab/>
        <w:t>T / F</w:t>
      </w:r>
    </w:p>
    <w:p w14:paraId="0A83E6DF" w14:textId="77777777" w:rsidR="00282133" w:rsidRPr="00282133" w:rsidRDefault="00282133" w:rsidP="00282133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 w:rsidRPr="00282133">
        <w:t>4</w:t>
      </w:r>
      <w:r w:rsidRPr="00282133">
        <w:tab/>
        <w:t>Westville is big.</w:t>
      </w:r>
      <w:r w:rsidRPr="00282133">
        <w:tab/>
        <w:t>T / F</w:t>
      </w:r>
    </w:p>
    <w:p w14:paraId="013CA3CD" w14:textId="77777777" w:rsidR="00282133" w:rsidRPr="00282133" w:rsidRDefault="00282133" w:rsidP="00282133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 w:rsidRPr="00282133">
        <w:t>5</w:t>
      </w:r>
      <w:r w:rsidRPr="00282133">
        <w:tab/>
        <w:t>There are two hotels in Westville.</w:t>
      </w:r>
      <w:r w:rsidRPr="00282133">
        <w:tab/>
        <w:t>T / F</w:t>
      </w:r>
    </w:p>
    <w:p w14:paraId="0E649816" w14:textId="77777777" w:rsidR="00282133" w:rsidRPr="00282133" w:rsidRDefault="00282133" w:rsidP="00282133">
      <w:pPr>
        <w:pStyle w:val="activity-numbered"/>
        <w:tabs>
          <w:tab w:val="clear" w:pos="3402"/>
          <w:tab w:val="clear" w:pos="3686"/>
          <w:tab w:val="clear" w:pos="4820"/>
          <w:tab w:val="clear" w:pos="5387"/>
          <w:tab w:val="left" w:pos="5812"/>
        </w:tabs>
        <w:spacing w:after="60"/>
      </w:pPr>
      <w:r w:rsidRPr="00282133">
        <w:t>6</w:t>
      </w:r>
      <w:r w:rsidRPr="00282133">
        <w:tab/>
        <w:t>Leah’s scooter is blue.</w:t>
      </w:r>
      <w:r w:rsidRPr="00282133">
        <w:tab/>
        <w:t>T / F</w:t>
      </w:r>
    </w:p>
    <w:p w14:paraId="5E08959A" w14:textId="51E786DA" w:rsidR="00FD0FA2" w:rsidRPr="002D2043" w:rsidRDefault="00FD0FA2" w:rsidP="00282133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7A3957">
        <w:rPr>
          <w:rStyle w:val="marks-frame"/>
        </w:rPr>
        <w:t>6</w:t>
      </w:r>
      <w:r w:rsidRPr="002D2043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D226FBA" wp14:editId="4238F6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34" style="position:absolute;margin-left:0;margin-top:-.05pt;width:117.35pt;height:21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B+cRf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84477C4" w14:textId="77777777" w:rsidR="00282133" w:rsidRPr="007D4009" w:rsidRDefault="00282133" w:rsidP="00282133">
      <w:pPr>
        <w:tabs>
          <w:tab w:val="left" w:pos="709"/>
          <w:tab w:val="left" w:pos="1134"/>
        </w:tabs>
        <w:spacing w:before="60" w:after="60" w:line="340" w:lineRule="exact"/>
        <w:ind w:left="284" w:right="851" w:hanging="284"/>
        <w:rPr>
          <w:b/>
          <w:color w:val="000000"/>
          <w:sz w:val="30"/>
        </w:rPr>
      </w:pPr>
      <w:r w:rsidRPr="007D4009">
        <w:rPr>
          <w:b/>
          <w:color w:val="000000"/>
          <w:sz w:val="30"/>
        </w:rPr>
        <w:t>6</w:t>
      </w:r>
      <w:r w:rsidRPr="007D4009">
        <w:rPr>
          <w:b/>
          <w:color w:val="000000"/>
          <w:sz w:val="30"/>
        </w:rPr>
        <w:tab/>
        <w:t>Read and write.</w:t>
      </w:r>
    </w:p>
    <w:p w14:paraId="25B37FCF" w14:textId="7601E239" w:rsidR="00282133" w:rsidRPr="007D4009" w:rsidRDefault="00282133" w:rsidP="00912396">
      <w:pPr>
        <w:pBdr>
          <w:top w:val="single" w:sz="4" w:space="4" w:color="A6A6A6"/>
          <w:left w:val="single" w:sz="4" w:space="4" w:color="A6A6A6"/>
          <w:bottom w:val="single" w:sz="4" w:space="4" w:color="A6A6A6"/>
          <w:right w:val="single" w:sz="4" w:space="4" w:color="A6A6A6"/>
        </w:pBdr>
        <w:spacing w:before="120" w:after="60" w:line="340" w:lineRule="exact"/>
        <w:ind w:left="397" w:right="5488"/>
        <w:rPr>
          <w:sz w:val="28"/>
        </w:rPr>
      </w:pPr>
      <w:r>
        <w:rPr>
          <w:sz w:val="28"/>
        </w:rPr>
        <w:t>are</w:t>
      </w:r>
      <w:r w:rsidRPr="007D4009">
        <w:rPr>
          <w:sz w:val="28"/>
        </w:rPr>
        <w:t> </w:t>
      </w:r>
      <w:r>
        <w:rPr>
          <w:sz w:val="28"/>
        </w:rPr>
        <w:t>do</w:t>
      </w:r>
      <w:r w:rsidRPr="007D4009">
        <w:rPr>
          <w:sz w:val="28"/>
        </w:rPr>
        <w:t> </w:t>
      </w:r>
      <w:r>
        <w:rPr>
          <w:sz w:val="28"/>
        </w:rPr>
        <w:t>isn’t</w:t>
      </w:r>
      <w:r w:rsidRPr="007D4009">
        <w:rPr>
          <w:sz w:val="28"/>
        </w:rPr>
        <w:t> </w:t>
      </w:r>
      <w:r>
        <w:rPr>
          <w:sz w:val="28"/>
        </w:rPr>
        <w:t>have</w:t>
      </w:r>
      <w:r w:rsidRPr="007D4009">
        <w:rPr>
          <w:sz w:val="28"/>
        </w:rPr>
        <w:t> </w:t>
      </w:r>
      <w:r>
        <w:rPr>
          <w:sz w:val="28"/>
        </w:rPr>
        <w:t>haven’t</w:t>
      </w:r>
    </w:p>
    <w:p w14:paraId="723AE75C" w14:textId="77777777" w:rsidR="00282133" w:rsidRPr="007D4009" w:rsidRDefault="00282133" w:rsidP="0028213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after="60" w:line="340" w:lineRule="exact"/>
        <w:ind w:left="568" w:right="851" w:hanging="284"/>
        <w:rPr>
          <w:bCs/>
          <w:color w:val="000000"/>
          <w:sz w:val="28"/>
        </w:rPr>
      </w:pPr>
      <w:r w:rsidRPr="007D4009">
        <w:rPr>
          <w:bCs/>
          <w:color w:val="000000"/>
          <w:sz w:val="28"/>
        </w:rPr>
        <w:t>1</w:t>
      </w:r>
      <w:r w:rsidRPr="007D4009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Have you got a bike?</w:t>
      </w:r>
      <w:r>
        <w:rPr>
          <w:bCs/>
          <w:color w:val="000000"/>
          <w:sz w:val="28"/>
        </w:rPr>
        <w:tab/>
        <w:t xml:space="preserve">No, I </w:t>
      </w:r>
      <w:r w:rsidRPr="00D6210F">
        <w:rPr>
          <w:rStyle w:val="wol"/>
        </w:rPr>
        <w:t>                              </w:t>
      </w:r>
      <w:r w:rsidRPr="00085A15">
        <w:rPr>
          <w:bCs/>
          <w:sz w:val="28"/>
        </w:rPr>
        <w:t xml:space="preserve"> </w:t>
      </w:r>
      <w:r>
        <w:rPr>
          <w:bCs/>
          <w:color w:val="000000"/>
          <w:sz w:val="28"/>
        </w:rPr>
        <w:t>.</w:t>
      </w:r>
    </w:p>
    <w:p w14:paraId="58CAB958" w14:textId="77777777" w:rsidR="00282133" w:rsidRPr="007D4009" w:rsidRDefault="00282133" w:rsidP="0028213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after="60"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2</w:t>
      </w:r>
      <w:r w:rsidRPr="007D4009">
        <w:rPr>
          <w:bCs/>
          <w:color w:val="000000"/>
          <w:sz w:val="28"/>
        </w:rPr>
        <w:tab/>
      </w:r>
      <w:r w:rsidRPr="00D6210F">
        <w:rPr>
          <w:rStyle w:val="wol"/>
        </w:rPr>
        <w:t>                              </w:t>
      </w:r>
      <w:r>
        <w:rPr>
          <w:bCs/>
          <w:color w:val="000000"/>
          <w:sz w:val="28"/>
        </w:rPr>
        <w:t xml:space="preserve"> you like your city?</w:t>
      </w:r>
      <w:r>
        <w:rPr>
          <w:bCs/>
          <w:color w:val="000000"/>
          <w:sz w:val="28"/>
        </w:rPr>
        <w:tab/>
        <w:t>Yes, I do.</w:t>
      </w:r>
    </w:p>
    <w:p w14:paraId="743547CC" w14:textId="17AF54AF" w:rsidR="00282133" w:rsidRPr="007D4009" w:rsidRDefault="00282133" w:rsidP="0028213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after="60"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3</w:t>
      </w:r>
      <w:r w:rsidRPr="007D4009">
        <w:rPr>
          <w:bCs/>
          <w:color w:val="000000"/>
          <w:sz w:val="28"/>
        </w:rPr>
        <w:tab/>
      </w:r>
      <w:r w:rsidRPr="00D6210F">
        <w:rPr>
          <w:rStyle w:val="wol"/>
        </w:rPr>
        <w:t>                              </w:t>
      </w:r>
      <w:r>
        <w:rPr>
          <w:bCs/>
          <w:color w:val="000000"/>
          <w:sz w:val="28"/>
        </w:rPr>
        <w:t xml:space="preserve"> your </w:t>
      </w:r>
      <w:r w:rsidR="006B6944">
        <w:rPr>
          <w:bCs/>
          <w:color w:val="000000"/>
          <w:sz w:val="28"/>
        </w:rPr>
        <w:t>m</w:t>
      </w:r>
      <w:r>
        <w:rPr>
          <w:bCs/>
          <w:color w:val="000000"/>
          <w:sz w:val="28"/>
        </w:rPr>
        <w:t xml:space="preserve">um and </w:t>
      </w:r>
      <w:r w:rsidR="006B6944">
        <w:rPr>
          <w:bCs/>
          <w:color w:val="000000"/>
          <w:sz w:val="28"/>
        </w:rPr>
        <w:t>d</w:t>
      </w:r>
      <w:r>
        <w:rPr>
          <w:bCs/>
          <w:color w:val="000000"/>
          <w:sz w:val="28"/>
        </w:rPr>
        <w:t>ad got a car?</w:t>
      </w:r>
      <w:r>
        <w:rPr>
          <w:bCs/>
          <w:color w:val="000000"/>
          <w:sz w:val="28"/>
        </w:rPr>
        <w:tab/>
        <w:t>Yes, they have.</w:t>
      </w:r>
    </w:p>
    <w:p w14:paraId="3B104D5A" w14:textId="77777777" w:rsidR="00282133" w:rsidRDefault="00282133" w:rsidP="0028213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after="60"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4</w:t>
      </w:r>
      <w:r w:rsidRPr="007D4009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Is there a bus stop in your street?</w:t>
      </w:r>
      <w:r>
        <w:rPr>
          <w:bCs/>
          <w:color w:val="000000"/>
          <w:sz w:val="28"/>
        </w:rPr>
        <w:tab/>
        <w:t xml:space="preserve">No, there </w:t>
      </w:r>
      <w:r w:rsidRPr="00D6210F">
        <w:rPr>
          <w:rStyle w:val="wol"/>
        </w:rPr>
        <w:t>                              </w:t>
      </w:r>
      <w:r w:rsidRPr="00085A15">
        <w:rPr>
          <w:rStyle w:val="wol"/>
        </w:rPr>
        <w:t xml:space="preserve"> </w:t>
      </w:r>
      <w:r>
        <w:rPr>
          <w:bCs/>
          <w:color w:val="000000"/>
          <w:sz w:val="28"/>
        </w:rPr>
        <w:t>.</w:t>
      </w:r>
    </w:p>
    <w:p w14:paraId="7B74536D" w14:textId="77777777" w:rsidR="00282133" w:rsidRPr="007D4009" w:rsidRDefault="00282133" w:rsidP="00282133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>
        <w:rPr>
          <w:bCs/>
          <w:color w:val="000000"/>
          <w:sz w:val="28"/>
        </w:rPr>
        <w:t>5</w:t>
      </w:r>
      <w:r w:rsidRPr="007D4009">
        <w:rPr>
          <w:bCs/>
          <w:color w:val="000000"/>
          <w:sz w:val="28"/>
        </w:rPr>
        <w:tab/>
      </w:r>
      <w:r w:rsidRPr="00D6210F">
        <w:rPr>
          <w:rStyle w:val="wol"/>
        </w:rPr>
        <w:t>                              </w:t>
      </w:r>
      <w:r>
        <w:rPr>
          <w:bCs/>
          <w:color w:val="000000"/>
          <w:sz w:val="28"/>
        </w:rPr>
        <w:t xml:space="preserve"> there any trams in your city?</w:t>
      </w:r>
      <w:r>
        <w:rPr>
          <w:bCs/>
          <w:color w:val="000000"/>
          <w:sz w:val="28"/>
        </w:rPr>
        <w:tab/>
        <w:t>Yes, there are.</w:t>
      </w:r>
    </w:p>
    <w:p w14:paraId="38B185B8" w14:textId="77777777" w:rsidR="00282133" w:rsidRPr="00683C0B" w:rsidRDefault="00282133" w:rsidP="00282133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>
        <w:rPr>
          <w:rStyle w:val="marks-frame"/>
        </w:rPr>
        <w:t>5 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68F209F" wp14:editId="1E5E942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5" style="position:absolute;margin-left:0;margin-top:-.05pt;width:117.35pt;height:21.6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BG0xfi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3B516EB1" w:rsidR="00FD0FA2" w:rsidRDefault="00FD0FA2" w:rsidP="002F26CE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2D66F17E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2F26CE">
        <w:rPr>
          <w:color w:val="767171" w:themeColor="background2" w:themeShade="80"/>
        </w:rPr>
        <w:t>5</w:t>
      </w:r>
      <w:r>
        <w:t xml:space="preserve"> </w:t>
      </w:r>
      <w:r w:rsidR="002F26CE" w:rsidRPr="00895D80">
        <w:t xml:space="preserve">Listen and </w:t>
      </w:r>
      <w:r w:rsidR="006B6944" w:rsidRPr="006B6944">
        <w:rPr>
          <w:lang w:val="en-US"/>
        </w:rPr>
        <w:t>write the letter</w:t>
      </w:r>
      <w:r w:rsidR="002F26CE" w:rsidRPr="00895D80">
        <w:t>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2F26CE" w14:paraId="223AF581" w14:textId="77777777" w:rsidTr="00500586">
        <w:trPr>
          <w:cantSplit/>
          <w:trHeight w:val="1417"/>
        </w:trPr>
        <w:tc>
          <w:tcPr>
            <w:tcW w:w="1984" w:type="dxa"/>
            <w:vAlign w:val="center"/>
          </w:tcPr>
          <w:p w14:paraId="60DCD86A" w14:textId="77777777" w:rsidR="002F26CE" w:rsidRDefault="002F26C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8A1894" wp14:editId="575E8D9F">
                  <wp:extent cx="1196391" cy="713232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365" cy="7197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136757DE" w14:textId="77777777" w:rsidR="002F26CE" w:rsidRDefault="002F26C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C23C4F7" wp14:editId="19673FA2">
                  <wp:extent cx="1198770" cy="530225"/>
                  <wp:effectExtent l="0" t="0" r="0" b="3175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5014" cy="5329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EA28EB3" w14:textId="77777777" w:rsidR="002F26CE" w:rsidRDefault="002F26C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46CF3B" wp14:editId="67F53DFE">
                  <wp:extent cx="1170432" cy="485220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4432" cy="486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3D496BED" w14:textId="77777777" w:rsidR="002F26CE" w:rsidRPr="00117BF5" w:rsidRDefault="002F26CE" w:rsidP="00405B44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49B5EF88" w14:textId="77777777" w:rsidR="004E2FBB" w:rsidRDefault="004E2FBB" w:rsidP="004E2FBB">
            <w:pPr>
              <w:pStyle w:val="activity-numbered--table"/>
              <w:rPr>
                <w:rStyle w:val="wol"/>
              </w:rPr>
            </w:pPr>
            <w:r w:rsidRPr="00895D80">
              <w:t>1</w:t>
            </w:r>
            <w:r>
              <w:t> </w:t>
            </w:r>
            <w:r w:rsidRPr="00895D80">
              <w:rPr>
                <w:rStyle w:val="wol"/>
              </w:rPr>
              <w:t>       </w:t>
            </w:r>
          </w:p>
          <w:p w14:paraId="63B31D4E" w14:textId="77777777" w:rsidR="004E2FBB" w:rsidRDefault="004E2FBB" w:rsidP="004E2FBB">
            <w:pPr>
              <w:pStyle w:val="activity-numbered--table"/>
              <w:rPr>
                <w:rStyle w:val="wol"/>
              </w:rPr>
            </w:pPr>
            <w:r w:rsidRPr="00895D80">
              <w:t>2</w:t>
            </w:r>
            <w:r>
              <w:t> </w:t>
            </w:r>
            <w:r w:rsidRPr="00895D80">
              <w:rPr>
                <w:rStyle w:val="wol"/>
              </w:rPr>
              <w:t>       </w:t>
            </w:r>
          </w:p>
          <w:p w14:paraId="69781E90" w14:textId="77777777" w:rsidR="004E2FBB" w:rsidRDefault="004E2FBB" w:rsidP="004E2FBB">
            <w:pPr>
              <w:pStyle w:val="activity-numbered--table"/>
              <w:rPr>
                <w:rStyle w:val="wol"/>
              </w:rPr>
            </w:pPr>
            <w:r w:rsidRPr="00895D80">
              <w:t>3</w:t>
            </w:r>
            <w:r>
              <w:t> </w:t>
            </w:r>
            <w:r w:rsidRPr="00895D80">
              <w:rPr>
                <w:rStyle w:val="wol"/>
              </w:rPr>
              <w:t>       </w:t>
            </w:r>
          </w:p>
          <w:p w14:paraId="4039635D" w14:textId="77777777" w:rsidR="004E2FBB" w:rsidRDefault="004E2FBB" w:rsidP="004E2FBB">
            <w:pPr>
              <w:pStyle w:val="activity-numbered--table"/>
              <w:rPr>
                <w:rStyle w:val="wol"/>
              </w:rPr>
            </w:pPr>
            <w:r w:rsidRPr="00895D80">
              <w:t>4</w:t>
            </w:r>
            <w:r>
              <w:t> </w:t>
            </w:r>
            <w:r w:rsidRPr="00895D80">
              <w:rPr>
                <w:rStyle w:val="wol"/>
              </w:rPr>
              <w:t>       </w:t>
            </w:r>
          </w:p>
          <w:p w14:paraId="1476878D" w14:textId="74A5B395" w:rsidR="002F26CE" w:rsidRPr="001F1EEA" w:rsidRDefault="004E2FBB" w:rsidP="004E2FBB">
            <w:pPr>
              <w:pStyle w:val="activity-numbered--table"/>
              <w:rPr>
                <w:u w:val="single" w:color="000000"/>
              </w:rPr>
            </w:pPr>
            <w:r w:rsidRPr="00895D80">
              <w:t>5</w:t>
            </w:r>
            <w:r>
              <w:t> </w:t>
            </w:r>
            <w:r w:rsidRPr="00895D80">
              <w:rPr>
                <w:rStyle w:val="wol"/>
              </w:rPr>
              <w:t>       </w:t>
            </w:r>
          </w:p>
        </w:tc>
      </w:tr>
      <w:tr w:rsidR="002F26CE" w:rsidRPr="00685431" w14:paraId="0C302791" w14:textId="77777777" w:rsidTr="00405B44">
        <w:trPr>
          <w:cantSplit/>
          <w:trHeight w:val="567"/>
        </w:trPr>
        <w:tc>
          <w:tcPr>
            <w:tcW w:w="1984" w:type="dxa"/>
            <w:vAlign w:val="center"/>
          </w:tcPr>
          <w:p w14:paraId="4AE92211" w14:textId="6ED48F1D" w:rsidR="002F26CE" w:rsidRPr="00685431" w:rsidRDefault="004E2FBB" w:rsidP="00405B44">
            <w:pPr>
              <w:pStyle w:val="activity-numbered--centered"/>
            </w:pPr>
            <w:r>
              <w:t>A</w:t>
            </w:r>
          </w:p>
        </w:tc>
        <w:tc>
          <w:tcPr>
            <w:tcW w:w="1984" w:type="dxa"/>
            <w:vAlign w:val="center"/>
          </w:tcPr>
          <w:p w14:paraId="6CCCB599" w14:textId="278A3CFF" w:rsidR="002F26CE" w:rsidRPr="00685431" w:rsidRDefault="004E2FBB" w:rsidP="00405B44">
            <w:pPr>
              <w:pStyle w:val="activity-numbered--centered"/>
            </w:pPr>
            <w:r>
              <w:t>B</w:t>
            </w:r>
          </w:p>
        </w:tc>
        <w:tc>
          <w:tcPr>
            <w:tcW w:w="1984" w:type="dxa"/>
            <w:vAlign w:val="center"/>
          </w:tcPr>
          <w:p w14:paraId="045F9D1B" w14:textId="6D4E9818" w:rsidR="002F26CE" w:rsidRPr="00685431" w:rsidRDefault="004E2FBB" w:rsidP="00405B44">
            <w:pPr>
              <w:pStyle w:val="activity-numbered--centered"/>
            </w:pPr>
            <w:r>
              <w:t>C</w:t>
            </w:r>
          </w:p>
        </w:tc>
        <w:tc>
          <w:tcPr>
            <w:tcW w:w="170" w:type="dxa"/>
          </w:tcPr>
          <w:p w14:paraId="631AC549" w14:textId="77777777" w:rsidR="002F26CE" w:rsidRDefault="002F26CE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50F6F5E" w14:textId="77777777" w:rsidR="002F26CE" w:rsidRDefault="002F26CE" w:rsidP="00405B44">
            <w:pPr>
              <w:pStyle w:val="activity-numbered--centered"/>
            </w:pPr>
          </w:p>
        </w:tc>
      </w:tr>
      <w:tr w:rsidR="002F26CE" w14:paraId="04BD6A6D" w14:textId="77777777" w:rsidTr="00500586">
        <w:trPr>
          <w:cantSplit/>
          <w:trHeight w:val="1417"/>
        </w:trPr>
        <w:tc>
          <w:tcPr>
            <w:tcW w:w="1984" w:type="dxa"/>
            <w:vAlign w:val="center"/>
          </w:tcPr>
          <w:p w14:paraId="2E6AA4EB" w14:textId="77777777" w:rsidR="002F26CE" w:rsidRDefault="002F26C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142773" wp14:editId="0DC13D4F">
                  <wp:extent cx="1188720" cy="815340"/>
                  <wp:effectExtent l="0" t="0" r="508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4050" cy="8189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4C458A89" w14:textId="77777777" w:rsidR="002F26CE" w:rsidRDefault="002F26CE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869058" wp14:editId="4FDFBB74">
                  <wp:extent cx="1207008" cy="603504"/>
                  <wp:effectExtent l="0" t="0" r="0" b="635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0898" cy="6054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22E08855" w14:textId="13E7624D" w:rsidR="002F26CE" w:rsidRDefault="002F26CE" w:rsidP="00405B44">
            <w:pPr>
              <w:jc w:val="center"/>
            </w:pPr>
          </w:p>
        </w:tc>
        <w:tc>
          <w:tcPr>
            <w:tcW w:w="170" w:type="dxa"/>
          </w:tcPr>
          <w:p w14:paraId="1ADAE133" w14:textId="77777777" w:rsidR="002F26CE" w:rsidRDefault="002F26CE" w:rsidP="00405B44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59FE1D78" w14:textId="77777777" w:rsidR="002F26CE" w:rsidRDefault="002F26CE" w:rsidP="00405B44">
            <w:pPr>
              <w:rPr>
                <w:noProof/>
              </w:rPr>
            </w:pPr>
          </w:p>
        </w:tc>
      </w:tr>
      <w:tr w:rsidR="002F26CE" w14:paraId="72FADA00" w14:textId="77777777" w:rsidTr="00405B44">
        <w:trPr>
          <w:cantSplit/>
          <w:trHeight w:val="567"/>
        </w:trPr>
        <w:tc>
          <w:tcPr>
            <w:tcW w:w="1984" w:type="dxa"/>
            <w:vAlign w:val="center"/>
          </w:tcPr>
          <w:p w14:paraId="71A8854D" w14:textId="27E2BD6A" w:rsidR="002F26CE" w:rsidRDefault="004E2FBB" w:rsidP="00405B44">
            <w:pPr>
              <w:pStyle w:val="activity-numbered--centered"/>
            </w:pPr>
            <w:r>
              <w:t>D</w:t>
            </w:r>
          </w:p>
        </w:tc>
        <w:tc>
          <w:tcPr>
            <w:tcW w:w="1984" w:type="dxa"/>
            <w:vAlign w:val="center"/>
          </w:tcPr>
          <w:p w14:paraId="690ED388" w14:textId="6EDCFD36" w:rsidR="002F26CE" w:rsidRDefault="004E2FBB" w:rsidP="00405B44">
            <w:pPr>
              <w:pStyle w:val="activity-numbered--centered"/>
            </w:pPr>
            <w:r>
              <w:t>E</w:t>
            </w:r>
          </w:p>
        </w:tc>
        <w:tc>
          <w:tcPr>
            <w:tcW w:w="1984" w:type="dxa"/>
            <w:vAlign w:val="center"/>
          </w:tcPr>
          <w:p w14:paraId="78D5EC48" w14:textId="2EB2F186" w:rsidR="002F26CE" w:rsidRDefault="002F26CE" w:rsidP="00405B44">
            <w:pPr>
              <w:pStyle w:val="activity-numbered--centered"/>
            </w:pPr>
          </w:p>
        </w:tc>
        <w:tc>
          <w:tcPr>
            <w:tcW w:w="170" w:type="dxa"/>
          </w:tcPr>
          <w:p w14:paraId="41D68B3B" w14:textId="77777777" w:rsidR="002F26CE" w:rsidRDefault="002F26CE" w:rsidP="00405B44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5EA820B0" w14:textId="77777777" w:rsidR="002F26CE" w:rsidRDefault="002F26CE" w:rsidP="00405B44">
            <w:pPr>
              <w:pStyle w:val="activity-numbered--centered"/>
            </w:pPr>
          </w:p>
        </w:tc>
      </w:tr>
    </w:tbl>
    <w:p w14:paraId="12117366" w14:textId="726D990D" w:rsidR="00FD0FA2" w:rsidRPr="00683C0B" w:rsidRDefault="00FD0FA2" w:rsidP="00500586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7A3957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B9DA76E" wp14:editId="39ABAAEB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6" style="position:absolute;margin-left:0;margin-top:-.05pt;width:117.35pt;height:21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FxmPhe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37C4429A" w:rsidR="00FD0FA2" w:rsidRDefault="00FD0FA2" w:rsidP="00500586">
      <w:pPr>
        <w:pStyle w:val="instruction"/>
        <w:spacing w:after="120"/>
      </w:pPr>
      <w:r>
        <w:t>8</w:t>
      </w:r>
      <w:r>
        <w:tab/>
      </w:r>
      <w:r w:rsidR="00500586">
        <w:t xml:space="preserve">Look </w:t>
      </w:r>
      <w:r w:rsidR="00500586" w:rsidRPr="00780473">
        <w:t>and</w:t>
      </w:r>
      <w:r w:rsidR="00500586">
        <w:t xml:space="preserve"> answer. What transport is in your town?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78"/>
        <w:gridCol w:w="2778"/>
        <w:gridCol w:w="170"/>
        <w:gridCol w:w="3629"/>
      </w:tblGrid>
      <w:tr w:rsidR="00500586" w14:paraId="7E9B4CC0" w14:textId="77777777" w:rsidTr="00500586">
        <w:trPr>
          <w:cantSplit/>
          <w:trHeight w:val="1417"/>
        </w:trPr>
        <w:tc>
          <w:tcPr>
            <w:tcW w:w="2778" w:type="dxa"/>
            <w:vAlign w:val="center"/>
          </w:tcPr>
          <w:p w14:paraId="52B6D479" w14:textId="77777777" w:rsidR="00500586" w:rsidRDefault="00500586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50E660" wp14:editId="25565E45">
                  <wp:extent cx="1559601" cy="749808"/>
                  <wp:effectExtent l="0" t="0" r="2540" b="0"/>
                  <wp:docPr id="102631515" name="Picture 1026315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9974" cy="759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4B01FEAC" w14:textId="77777777" w:rsidR="00500586" w:rsidRDefault="00500586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7C0BDE" wp14:editId="0D81F83F">
                  <wp:extent cx="1408176" cy="839489"/>
                  <wp:effectExtent l="0" t="0" r="1905" b="0"/>
                  <wp:docPr id="102631516" name="Picture 1026315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1871" cy="847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2693E8B9" w14:textId="77777777" w:rsidR="00500586" w:rsidRPr="00117BF5" w:rsidRDefault="00500586" w:rsidP="00405B44">
            <w:pPr>
              <w:pStyle w:val="activity-numbered--table"/>
            </w:pPr>
          </w:p>
        </w:tc>
        <w:tc>
          <w:tcPr>
            <w:tcW w:w="3629" w:type="dxa"/>
            <w:vMerge w:val="restart"/>
            <w:tcMar>
              <w:left w:w="113" w:type="dxa"/>
            </w:tcMar>
          </w:tcPr>
          <w:p w14:paraId="2692BFC5" w14:textId="77777777" w:rsidR="00500586" w:rsidRDefault="00500586" w:rsidP="00500586">
            <w:pPr>
              <w:pStyle w:val="activity-numbered--table"/>
              <w:rPr>
                <w:rStyle w:val="wol"/>
              </w:rPr>
            </w:pPr>
            <w:r w:rsidRPr="00117BF5">
              <w:t>1</w:t>
            </w:r>
            <w:r w:rsidRPr="00117BF5">
              <w:tab/>
            </w:r>
            <w:r>
              <w:t>Are there any lorries?</w:t>
            </w:r>
          </w:p>
          <w:p w14:paraId="66D3B42B" w14:textId="77777777" w:rsidR="00500586" w:rsidRDefault="00500586" w:rsidP="00500586">
            <w:pPr>
              <w:pStyle w:val="activity-numbered--table"/>
              <w:rPr>
                <w:rStyle w:val="wol"/>
              </w:rPr>
            </w:pPr>
            <w:r w:rsidRPr="00117BF5">
              <w:t>2</w:t>
            </w:r>
            <w:r w:rsidRPr="00117BF5">
              <w:tab/>
            </w:r>
            <w:r>
              <w:t>Are there any bikes?</w:t>
            </w:r>
          </w:p>
          <w:p w14:paraId="62B3BA06" w14:textId="77777777" w:rsidR="00500586" w:rsidRDefault="00500586" w:rsidP="00500586">
            <w:pPr>
              <w:pStyle w:val="activity-numbered--table"/>
              <w:rPr>
                <w:rStyle w:val="wol"/>
              </w:rPr>
            </w:pPr>
            <w:r w:rsidRPr="00117BF5">
              <w:t>3</w:t>
            </w:r>
            <w:r>
              <w:tab/>
              <w:t>Are there any cars?</w:t>
            </w:r>
          </w:p>
          <w:p w14:paraId="4B1EFB4B" w14:textId="23F4614E" w:rsidR="00500586" w:rsidRPr="001F1EEA" w:rsidRDefault="00500586" w:rsidP="00500586">
            <w:pPr>
              <w:pStyle w:val="activity-numbered--table"/>
              <w:rPr>
                <w:u w:val="single" w:color="000000"/>
              </w:rPr>
            </w:pPr>
            <w:r w:rsidRPr="00117BF5">
              <w:t>4</w:t>
            </w:r>
            <w:r>
              <w:tab/>
              <w:t>Are there any trains?</w:t>
            </w:r>
          </w:p>
        </w:tc>
      </w:tr>
      <w:tr w:rsidR="00500586" w:rsidRPr="00685431" w14:paraId="026751FE" w14:textId="77777777" w:rsidTr="00405B44">
        <w:trPr>
          <w:cantSplit/>
          <w:trHeight w:val="567"/>
        </w:trPr>
        <w:tc>
          <w:tcPr>
            <w:tcW w:w="2778" w:type="dxa"/>
            <w:vAlign w:val="center"/>
          </w:tcPr>
          <w:p w14:paraId="26DC6028" w14:textId="0FF407C7" w:rsidR="00500586" w:rsidRPr="00685431" w:rsidRDefault="007A3957" w:rsidP="00405B44">
            <w:pPr>
              <w:pStyle w:val="activity-numbered--centered"/>
            </w:pPr>
            <w:r>
              <w:t>1</w:t>
            </w:r>
          </w:p>
        </w:tc>
        <w:tc>
          <w:tcPr>
            <w:tcW w:w="2778" w:type="dxa"/>
            <w:vAlign w:val="center"/>
          </w:tcPr>
          <w:p w14:paraId="6F61A27D" w14:textId="32642423" w:rsidR="00500586" w:rsidRPr="00685431" w:rsidRDefault="007A3957" w:rsidP="00405B44">
            <w:pPr>
              <w:pStyle w:val="activity-numbered--centered"/>
            </w:pPr>
            <w:r>
              <w:t>2</w:t>
            </w:r>
          </w:p>
        </w:tc>
        <w:tc>
          <w:tcPr>
            <w:tcW w:w="170" w:type="dxa"/>
          </w:tcPr>
          <w:p w14:paraId="0FA38BF3" w14:textId="77777777" w:rsidR="00500586" w:rsidRDefault="00500586" w:rsidP="00405B44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103CAA8B" w14:textId="77777777" w:rsidR="00500586" w:rsidRDefault="00500586" w:rsidP="00405B44">
            <w:pPr>
              <w:pStyle w:val="activity-numbered--centered"/>
            </w:pPr>
          </w:p>
        </w:tc>
      </w:tr>
      <w:tr w:rsidR="00500586" w14:paraId="72BB3FF2" w14:textId="77777777" w:rsidTr="00500586">
        <w:trPr>
          <w:cantSplit/>
          <w:trHeight w:val="1304"/>
        </w:trPr>
        <w:tc>
          <w:tcPr>
            <w:tcW w:w="2778" w:type="dxa"/>
            <w:vAlign w:val="center"/>
          </w:tcPr>
          <w:p w14:paraId="50C1394A" w14:textId="77777777" w:rsidR="00500586" w:rsidRDefault="00500586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CD44A5" wp14:editId="5CB87489">
                  <wp:extent cx="1652886" cy="667512"/>
                  <wp:effectExtent l="0" t="0" r="0" b="5715"/>
                  <wp:docPr id="102631517" name="Picture 1026315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9676" cy="686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78" w:type="dxa"/>
            <w:vAlign w:val="center"/>
          </w:tcPr>
          <w:p w14:paraId="1FBFB8AF" w14:textId="77777777" w:rsidR="00500586" w:rsidRDefault="00500586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94DAE0B" wp14:editId="3AFA9F2E">
                  <wp:extent cx="1630245" cy="731520"/>
                  <wp:effectExtent l="0" t="0" r="0" b="5080"/>
                  <wp:docPr id="102631518" name="Picture 1026315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6834" cy="7344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191CD22A" w14:textId="77777777" w:rsidR="00500586" w:rsidRDefault="00500586" w:rsidP="00405B44">
            <w:pPr>
              <w:rPr>
                <w:noProof/>
              </w:rPr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01B75EC4" w14:textId="77777777" w:rsidR="00500586" w:rsidRDefault="00500586" w:rsidP="00405B44">
            <w:pPr>
              <w:rPr>
                <w:noProof/>
              </w:rPr>
            </w:pPr>
          </w:p>
        </w:tc>
      </w:tr>
      <w:tr w:rsidR="00500586" w14:paraId="29D6BE57" w14:textId="77777777" w:rsidTr="00405B44">
        <w:trPr>
          <w:cantSplit/>
          <w:trHeight w:val="567"/>
        </w:trPr>
        <w:tc>
          <w:tcPr>
            <w:tcW w:w="2778" w:type="dxa"/>
            <w:vAlign w:val="center"/>
          </w:tcPr>
          <w:p w14:paraId="14911058" w14:textId="7814FC50" w:rsidR="00500586" w:rsidRDefault="007A3957" w:rsidP="00405B44">
            <w:pPr>
              <w:pStyle w:val="activity-numbered--centered"/>
            </w:pPr>
            <w:r>
              <w:t>3</w:t>
            </w:r>
          </w:p>
        </w:tc>
        <w:tc>
          <w:tcPr>
            <w:tcW w:w="2778" w:type="dxa"/>
            <w:vAlign w:val="center"/>
          </w:tcPr>
          <w:p w14:paraId="1C2CB9E4" w14:textId="6FF76D36" w:rsidR="00500586" w:rsidRDefault="007A3957" w:rsidP="00405B44">
            <w:pPr>
              <w:pStyle w:val="activity-numbered--centered"/>
            </w:pPr>
            <w:r>
              <w:t>4</w:t>
            </w:r>
          </w:p>
        </w:tc>
        <w:tc>
          <w:tcPr>
            <w:tcW w:w="170" w:type="dxa"/>
          </w:tcPr>
          <w:p w14:paraId="7AE422F6" w14:textId="77777777" w:rsidR="00500586" w:rsidRDefault="00500586" w:rsidP="00405B44">
            <w:pPr>
              <w:pStyle w:val="activity-numbered--centered"/>
            </w:pPr>
          </w:p>
        </w:tc>
        <w:tc>
          <w:tcPr>
            <w:tcW w:w="3629" w:type="dxa"/>
            <w:vMerge/>
            <w:tcMar>
              <w:left w:w="113" w:type="dxa"/>
            </w:tcMar>
          </w:tcPr>
          <w:p w14:paraId="1D1E2DFB" w14:textId="77777777" w:rsidR="00500586" w:rsidRDefault="00500586" w:rsidP="00405B44">
            <w:pPr>
              <w:pStyle w:val="activity-numbered--centered"/>
            </w:pPr>
          </w:p>
        </w:tc>
      </w:tr>
    </w:tbl>
    <w:p w14:paraId="53459C6C" w14:textId="77777777" w:rsidR="00FD0FA2" w:rsidRPr="00683C0B" w:rsidRDefault="00FD0FA2" w:rsidP="00500586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E99105A" wp14:editId="57A69181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53D05DA2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500586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3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9105A" id="Text Box 6" o:spid="_x0000_s1037" type="#_x0000_t202" style="position:absolute;left:0;text-align:left;margin-left:400.8pt;margin-top:63.7pt;width:36.1pt;height:27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" filled="f" stroked="f" strokeweight=".5pt">
                <v:textbox inset=",2mm">
                  <w:txbxContent>
                    <w:p w14:paraId="392CBE66" w14:textId="53D05DA2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500586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2C28EAFD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42"/>
      <w:footerReference w:type="default" r:id="rId43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1A11A9C" w14:textId="77777777" w:rsidR="008B3504" w:rsidRDefault="008B3504" w:rsidP="00B7780C">
      <w:r>
        <w:separator/>
      </w:r>
    </w:p>
  </w:endnote>
  <w:endnote w:type="continuationSeparator" w:id="0">
    <w:p w14:paraId="66B1829B" w14:textId="77777777" w:rsidR="008B3504" w:rsidRDefault="008B3504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altName w:val="Calibri"/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80000003" w:usb1="00000000" w:usb2="00000000" w:usb3="00000000" w:csb0="00000001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603DB132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BE61AC">
      <w:rPr>
        <w:rStyle w:val="PageNumber"/>
      </w:rPr>
      <w:t>Beehive</w:t>
    </w:r>
    <w:r>
      <w:rPr>
        <w:rStyle w:val="PageNumber"/>
      </w:rPr>
      <w:t xml:space="preserve"> </w:t>
    </w:r>
    <w:r w:rsidR="00A922E5">
      <w:rPr>
        <w:rStyle w:val="PageNumber"/>
      </w:rPr>
      <w:t>2</w:t>
    </w:r>
    <w:r w:rsidRPr="00DA2675">
      <w:rPr>
        <w:rStyle w:val="PageNumber"/>
      </w:rPr>
      <w:t xml:space="preserve"> • </w:t>
    </w:r>
    <w:r>
      <w:rPr>
        <w:rStyle w:val="PageNumber"/>
      </w:rPr>
      <w:t xml:space="preserve">Unit </w:t>
    </w:r>
    <w:r w:rsidR="00DE458F">
      <w:rPr>
        <w:rStyle w:val="PageNumber"/>
      </w:rPr>
      <w:t>5</w:t>
    </w:r>
    <w:r>
      <w:rPr>
        <w:rStyle w:val="PageNumber"/>
      </w:rPr>
      <w:t xml:space="preserve"> test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8297A3" w14:textId="77777777" w:rsidR="008B3504" w:rsidRDefault="008B3504" w:rsidP="00B7780C">
      <w:r>
        <w:separator/>
      </w:r>
    </w:p>
  </w:footnote>
  <w:footnote w:type="continuationSeparator" w:id="0">
    <w:p w14:paraId="7236A92B" w14:textId="77777777" w:rsidR="008B3504" w:rsidRDefault="008B3504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6067D8FF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BB7"/>
    <w:rsid w:val="000F5D38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6E14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200546"/>
    <w:rsid w:val="00200B80"/>
    <w:rsid w:val="00201010"/>
    <w:rsid w:val="002017C3"/>
    <w:rsid w:val="002055D9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E50"/>
    <w:rsid w:val="00232F43"/>
    <w:rsid w:val="00233553"/>
    <w:rsid w:val="00235319"/>
    <w:rsid w:val="0023630C"/>
    <w:rsid w:val="00240C8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2133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BF4"/>
    <w:rsid w:val="002B2F37"/>
    <w:rsid w:val="002B46CF"/>
    <w:rsid w:val="002C0308"/>
    <w:rsid w:val="002C0532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AB4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6CE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405C"/>
    <w:rsid w:val="003379BD"/>
    <w:rsid w:val="0034001F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C43"/>
    <w:rsid w:val="004D23D7"/>
    <w:rsid w:val="004D4989"/>
    <w:rsid w:val="004D5F30"/>
    <w:rsid w:val="004D6400"/>
    <w:rsid w:val="004D7694"/>
    <w:rsid w:val="004E2FBB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0586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8106E"/>
    <w:rsid w:val="00581E61"/>
    <w:rsid w:val="00585244"/>
    <w:rsid w:val="00587083"/>
    <w:rsid w:val="00590CD9"/>
    <w:rsid w:val="00590D10"/>
    <w:rsid w:val="00590ECE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22E4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28E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B6944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98B"/>
    <w:rsid w:val="006E7BDF"/>
    <w:rsid w:val="006F0BCF"/>
    <w:rsid w:val="006F120A"/>
    <w:rsid w:val="006F337F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3957"/>
    <w:rsid w:val="007A409A"/>
    <w:rsid w:val="007B2ACF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3655"/>
    <w:rsid w:val="00864DB8"/>
    <w:rsid w:val="008652B3"/>
    <w:rsid w:val="0086566B"/>
    <w:rsid w:val="00870185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3504"/>
    <w:rsid w:val="008B56B6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2396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32C4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1D0C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0A59"/>
    <w:rsid w:val="00A338FA"/>
    <w:rsid w:val="00A33B2E"/>
    <w:rsid w:val="00A40292"/>
    <w:rsid w:val="00A41372"/>
    <w:rsid w:val="00A43C23"/>
    <w:rsid w:val="00A446E5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1745"/>
    <w:rsid w:val="00A82D03"/>
    <w:rsid w:val="00A832D9"/>
    <w:rsid w:val="00A86195"/>
    <w:rsid w:val="00A90B7C"/>
    <w:rsid w:val="00A922E5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1AC"/>
    <w:rsid w:val="00BE669E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D7D57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458F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6628"/>
    <w:rsid w:val="00E273A3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63E1"/>
    <w:rsid w:val="00F66742"/>
    <w:rsid w:val="00F67A13"/>
    <w:rsid w:val="00F70310"/>
    <w:rsid w:val="00F72C64"/>
    <w:rsid w:val="00F73C30"/>
    <w:rsid w:val="00F755C7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emf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290.emf"/><Relationship Id="rId45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Relationship Id="rId43" Type="http://schemas.openxmlformats.org/officeDocument/2006/relationships/footer" Target="foot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20" Type="http://schemas.openxmlformats.org/officeDocument/2006/relationships/image" Target="media/image10.jpeg"/><Relationship Id="rId41" Type="http://schemas.openxmlformats.org/officeDocument/2006/relationships/image" Target="media/image30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E9EC3B0-B1C2-B447-B24A-CAF5AF2352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31</TotalTime>
  <Pages>4</Pages>
  <Words>312</Words>
  <Characters>1783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19</cp:revision>
  <cp:lastPrinted>2022-05-10T10:42:00Z</cp:lastPrinted>
  <dcterms:created xsi:type="dcterms:W3CDTF">2022-07-07T10:58:00Z</dcterms:created>
  <dcterms:modified xsi:type="dcterms:W3CDTF">2022-09-06T06:07:00Z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